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4A0" w:firstRow="1" w:lastRow="0" w:firstColumn="1" w:lastColumn="0" w:noHBand="0" w:noVBand="1"/>
      </w:tblPr>
      <w:tblGrid>
        <w:gridCol w:w="9746"/>
      </w:tblGrid>
      <w:tr w:rsidR="00B025E3" w:rsidRPr="00A96C85" w14:paraId="434F7D65" w14:textId="77777777" w:rsidTr="00891A41">
        <w:trPr>
          <w:trHeight w:val="2414"/>
          <w:jc w:val="center"/>
        </w:trPr>
        <w:tc>
          <w:tcPr>
            <w:tcW w:w="5000" w:type="pct"/>
          </w:tcPr>
          <w:p w14:paraId="5FBBD10B" w14:textId="77777777" w:rsidR="0018322D" w:rsidRPr="00A96C85" w:rsidRDefault="0018322D" w:rsidP="000B3EE8">
            <w:pPr>
              <w:pStyle w:val="af"/>
              <w:ind w:left="1140" w:hanging="1140"/>
              <w:jc w:val="left"/>
              <w:rPr>
                <w:rFonts w:eastAsiaTheme="majorEastAsia" w:cs="Arial"/>
                <w:bCs/>
                <w:caps/>
                <w:color w:val="000000" w:themeColor="text1"/>
                <w:sz w:val="24"/>
                <w:szCs w:val="28"/>
              </w:rPr>
            </w:pPr>
          </w:p>
        </w:tc>
      </w:tr>
      <w:tr w:rsidR="006434EE" w:rsidRPr="00A96C85" w14:paraId="66FE68BB" w14:textId="77777777" w:rsidTr="00891A41">
        <w:trPr>
          <w:trHeight w:val="1440"/>
          <w:jc w:val="center"/>
        </w:trPr>
        <w:sdt>
          <w:sdtPr>
            <w:rPr>
              <w:rFonts w:eastAsiaTheme="majorEastAsia" w:cs="Arial" w:hint="eastAsia"/>
              <w:sz w:val="72"/>
              <w:szCs w:val="72"/>
            </w:rPr>
            <w:alias w:val="Title"/>
            <w:id w:val="568314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1F497D" w:themeColor="text2"/>
                </w:tcBorders>
                <w:vAlign w:val="center"/>
              </w:tcPr>
              <w:p w14:paraId="5B8A62D5" w14:textId="5521EA3A" w:rsidR="0018322D" w:rsidRPr="005E51FB" w:rsidRDefault="0057596E" w:rsidP="004B5024">
                <w:pPr>
                  <w:pStyle w:val="af"/>
                  <w:jc w:val="left"/>
                  <w:rPr>
                    <w:rFonts w:eastAsiaTheme="majorEastAsia" w:cs="Arial"/>
                    <w:i/>
                    <w:sz w:val="72"/>
                    <w:szCs w:val="72"/>
                  </w:rPr>
                </w:pPr>
                <w:r>
                  <w:rPr>
                    <w:rFonts w:eastAsiaTheme="majorEastAsia" w:cs="Arial" w:hint="eastAsia"/>
                    <w:sz w:val="72"/>
                    <w:szCs w:val="72"/>
                  </w:rPr>
                  <w:t>Android POS EMV L3</w:t>
                </w:r>
                <w:r w:rsidR="003E4698">
                  <w:rPr>
                    <w:rFonts w:eastAsiaTheme="majorEastAsia" w:cs="Arial" w:hint="eastAsia"/>
                    <w:sz w:val="72"/>
                    <w:szCs w:val="72"/>
                  </w:rPr>
                  <w:t xml:space="preserve"> Certificat</w:t>
                </w:r>
                <w:r>
                  <w:rPr>
                    <w:rFonts w:eastAsiaTheme="majorEastAsia" w:cs="Arial" w:hint="eastAsia"/>
                    <w:sz w:val="72"/>
                    <w:szCs w:val="72"/>
                  </w:rPr>
                  <w:t>ion</w:t>
                </w:r>
                <w:r w:rsidR="003E4698">
                  <w:rPr>
                    <w:rFonts w:eastAsiaTheme="majorEastAsia" w:cs="Arial" w:hint="eastAsia"/>
                    <w:sz w:val="72"/>
                    <w:szCs w:val="72"/>
                  </w:rPr>
                  <w:t xml:space="preserve"> Guide</w:t>
                </w:r>
              </w:p>
            </w:tc>
          </w:sdtContent>
        </w:sdt>
      </w:tr>
    </w:tbl>
    <w:p w14:paraId="4904C897" w14:textId="77777777" w:rsidR="00941BC3" w:rsidRPr="00A96C85" w:rsidRDefault="00941BC3">
      <w:pPr>
        <w:widowControl/>
        <w:spacing w:before="0" w:beforeAutospacing="0" w:after="200" w:afterAutospacing="0" w:line="276" w:lineRule="auto"/>
        <w:jc w:val="left"/>
        <w:rPr>
          <w:rFonts w:cs="Arial"/>
        </w:rPr>
      </w:pPr>
    </w:p>
    <w:p w14:paraId="57902FF5" w14:textId="340EDA1A" w:rsidR="00941BC3" w:rsidRPr="00A96C85" w:rsidRDefault="006434EE" w:rsidP="002B6E54">
      <w:pPr>
        <w:widowControl/>
        <w:spacing w:before="0" w:beforeAutospacing="0" w:after="200" w:afterAutospacing="0" w:line="276" w:lineRule="auto"/>
        <w:jc w:val="left"/>
        <w:rPr>
          <w:rFonts w:cs="Arial"/>
        </w:rPr>
      </w:pPr>
      <w:r w:rsidRPr="00A96C85">
        <w:rPr>
          <w:rFonts w:cs="Arial"/>
        </w:rPr>
        <w:t>Version</w:t>
      </w:r>
      <w:r w:rsidR="00CF06DC" w:rsidRPr="00A96C85">
        <w:rPr>
          <w:rFonts w:cs="Arial"/>
        </w:rPr>
        <w:t xml:space="preserve"> </w:t>
      </w:r>
      <w:r w:rsidR="00B777E3">
        <w:rPr>
          <w:rFonts w:cs="Arial" w:hint="eastAsia"/>
        </w:rPr>
        <w:t>1.</w:t>
      </w:r>
      <w:r w:rsidR="00FF5736">
        <w:rPr>
          <w:rFonts w:cs="Arial"/>
        </w:rPr>
        <w:t>0</w:t>
      </w:r>
    </w:p>
    <w:p w14:paraId="518CA172" w14:textId="77777777" w:rsidR="006434EE" w:rsidRPr="00A96C85" w:rsidRDefault="006434EE" w:rsidP="002B6E54">
      <w:pPr>
        <w:widowControl/>
        <w:spacing w:before="0" w:beforeAutospacing="0" w:after="200" w:afterAutospacing="0" w:line="276" w:lineRule="auto"/>
        <w:jc w:val="left"/>
        <w:rPr>
          <w:rFonts w:cs="Arial"/>
        </w:rPr>
      </w:pPr>
    </w:p>
    <w:p w14:paraId="1B1A6B48" w14:textId="77777777" w:rsidR="006434EE" w:rsidRPr="00A96C85" w:rsidRDefault="006434EE">
      <w:pPr>
        <w:widowControl/>
        <w:spacing w:before="0" w:beforeAutospacing="0" w:after="200" w:afterAutospacing="0" w:line="276" w:lineRule="auto"/>
        <w:jc w:val="left"/>
        <w:rPr>
          <w:rFonts w:cs="Arial"/>
          <w:b/>
          <w:bCs/>
          <w:kern w:val="44"/>
          <w:sz w:val="36"/>
          <w:szCs w:val="44"/>
        </w:rPr>
      </w:pPr>
      <w:r w:rsidRPr="00A96C85">
        <w:rPr>
          <w:rFonts w:cs="Arial"/>
          <w:b/>
          <w:bCs/>
          <w:kern w:val="44"/>
          <w:sz w:val="36"/>
          <w:szCs w:val="44"/>
        </w:rPr>
        <w:br w:type="page"/>
      </w:r>
    </w:p>
    <w:p w14:paraId="5F926CF7" w14:textId="77777777" w:rsidR="00EA73F6" w:rsidRPr="00A96C85" w:rsidRDefault="00EA73F6">
      <w:pPr>
        <w:widowControl/>
        <w:spacing w:before="0" w:beforeAutospacing="0" w:after="200" w:afterAutospacing="0" w:line="276" w:lineRule="auto"/>
        <w:jc w:val="left"/>
        <w:rPr>
          <w:rFonts w:cs="Arial"/>
          <w:b/>
          <w:bCs/>
          <w:kern w:val="44"/>
          <w:sz w:val="36"/>
          <w:szCs w:val="44"/>
        </w:rPr>
      </w:pPr>
    </w:p>
    <w:sdt>
      <w:sdtPr>
        <w:rPr>
          <w:rFonts w:ascii="Arial" w:eastAsiaTheme="minorEastAsia" w:hAnsi="Arial" w:cs="Arial"/>
          <w:b/>
          <w:color w:val="auto"/>
          <w:kern w:val="2"/>
          <w:sz w:val="36"/>
          <w:szCs w:val="36"/>
          <w:lang w:val="zh-CN"/>
        </w:rPr>
        <w:id w:val="1357538604"/>
        <w:docPartObj>
          <w:docPartGallery w:val="Table of Contents"/>
          <w:docPartUnique/>
        </w:docPartObj>
      </w:sdtPr>
      <w:sdtEndPr>
        <w:rPr>
          <w:bCs/>
          <w:color w:val="000000" w:themeColor="text1"/>
          <w:sz w:val="21"/>
          <w:szCs w:val="22"/>
        </w:rPr>
      </w:sdtEndPr>
      <w:sdtContent>
        <w:p w14:paraId="0F6B2855" w14:textId="77777777" w:rsidR="00D53521" w:rsidRPr="00A96C85" w:rsidRDefault="00D53521" w:rsidP="00D53521">
          <w:pPr>
            <w:pStyle w:val="TOC"/>
            <w:rPr>
              <w:rFonts w:ascii="Arial" w:hAnsi="Arial" w:cs="Arial"/>
              <w:b/>
              <w:sz w:val="36"/>
              <w:szCs w:val="36"/>
              <w:lang w:val="zh-CN"/>
            </w:rPr>
          </w:pPr>
          <w:r w:rsidRPr="00A96C85">
            <w:rPr>
              <w:rFonts w:ascii="Arial" w:hAnsi="Arial" w:cs="Arial"/>
              <w:b/>
              <w:color w:val="auto"/>
              <w:sz w:val="36"/>
              <w:szCs w:val="36"/>
              <w:lang w:val="zh-CN"/>
            </w:rPr>
            <w:t>Contents</w:t>
          </w:r>
        </w:p>
        <w:p w14:paraId="4FB86DF6" w14:textId="37A0A5F1" w:rsidR="00117D63" w:rsidRDefault="00B34A38">
          <w:pPr>
            <w:pStyle w:val="TOC1"/>
            <w:tabs>
              <w:tab w:val="right" w:leader="dot" w:pos="9736"/>
            </w:tabs>
            <w:rPr>
              <w:rFonts w:asciiTheme="minorHAnsi" w:hAnsiTheme="minorHAnsi"/>
              <w:b w:val="0"/>
              <w:noProof/>
              <w:color w:val="auto"/>
              <w:sz w:val="22"/>
              <w:szCs w:val="24"/>
              <w14:ligatures w14:val="standardContextual"/>
            </w:rPr>
          </w:pPr>
          <w:r w:rsidRPr="00A96C85">
            <w:rPr>
              <w:rFonts w:cs="Arial"/>
              <w:b w:val="0"/>
              <w:sz w:val="21"/>
              <w:szCs w:val="21"/>
            </w:rPr>
            <w:fldChar w:fldCharType="begin"/>
          </w:r>
          <w:r w:rsidRPr="00A96C85">
            <w:rPr>
              <w:rFonts w:cs="Arial"/>
              <w:b w:val="0"/>
              <w:sz w:val="21"/>
              <w:szCs w:val="21"/>
            </w:rPr>
            <w:instrText xml:space="preserve"> TOC \o "1-3" \h \z \u </w:instrText>
          </w:r>
          <w:r w:rsidRPr="00A96C85">
            <w:rPr>
              <w:rFonts w:cs="Arial"/>
              <w:b w:val="0"/>
              <w:sz w:val="21"/>
              <w:szCs w:val="21"/>
            </w:rPr>
            <w:fldChar w:fldCharType="separate"/>
          </w:r>
          <w:hyperlink w:anchor="_Toc219291300" w:history="1">
            <w:r w:rsidR="00117D63" w:rsidRPr="00C00585">
              <w:rPr>
                <w:rStyle w:val="af1"/>
                <w:noProof/>
              </w:rPr>
              <w:t>Version History</w:t>
            </w:r>
            <w:r w:rsidR="00117D63">
              <w:rPr>
                <w:noProof/>
                <w:webHidden/>
              </w:rPr>
              <w:tab/>
            </w:r>
            <w:r w:rsidR="00117D63">
              <w:rPr>
                <w:noProof/>
                <w:webHidden/>
              </w:rPr>
              <w:fldChar w:fldCharType="begin"/>
            </w:r>
            <w:r w:rsidR="00117D63">
              <w:rPr>
                <w:noProof/>
                <w:webHidden/>
              </w:rPr>
              <w:instrText xml:space="preserve"> PAGEREF _Toc219291300 \h </w:instrText>
            </w:r>
            <w:r w:rsidR="00117D63">
              <w:rPr>
                <w:noProof/>
                <w:webHidden/>
              </w:rPr>
            </w:r>
            <w:r w:rsidR="00117D63">
              <w:rPr>
                <w:noProof/>
                <w:webHidden/>
              </w:rPr>
              <w:fldChar w:fldCharType="separate"/>
            </w:r>
            <w:r w:rsidR="00117D63">
              <w:rPr>
                <w:noProof/>
                <w:webHidden/>
              </w:rPr>
              <w:t>5</w:t>
            </w:r>
            <w:r w:rsidR="00117D63">
              <w:rPr>
                <w:noProof/>
                <w:webHidden/>
              </w:rPr>
              <w:fldChar w:fldCharType="end"/>
            </w:r>
          </w:hyperlink>
        </w:p>
        <w:p w14:paraId="715F475D" w14:textId="23AD088D" w:rsidR="00117D63" w:rsidRDefault="00117D63">
          <w:pPr>
            <w:pStyle w:val="TOC1"/>
            <w:tabs>
              <w:tab w:val="right" w:leader="dot" w:pos="9736"/>
            </w:tabs>
            <w:rPr>
              <w:rFonts w:asciiTheme="minorHAnsi" w:hAnsiTheme="minorHAnsi"/>
              <w:b w:val="0"/>
              <w:noProof/>
              <w:color w:val="auto"/>
              <w:sz w:val="22"/>
              <w:szCs w:val="24"/>
              <w14:ligatures w14:val="standardContextual"/>
            </w:rPr>
          </w:pPr>
          <w:hyperlink w:anchor="_Toc219291301" w:history="1">
            <w:r w:rsidRPr="00C00585">
              <w:rPr>
                <w:rStyle w:val="af1"/>
                <w:noProof/>
              </w:rPr>
              <w:t>1. Introduction</w:t>
            </w:r>
            <w:r>
              <w:rPr>
                <w:noProof/>
                <w:webHidden/>
              </w:rPr>
              <w:tab/>
            </w:r>
            <w:r>
              <w:rPr>
                <w:noProof/>
                <w:webHidden/>
              </w:rPr>
              <w:fldChar w:fldCharType="begin"/>
            </w:r>
            <w:r>
              <w:rPr>
                <w:noProof/>
                <w:webHidden/>
              </w:rPr>
              <w:instrText xml:space="preserve"> PAGEREF _Toc219291301 \h </w:instrText>
            </w:r>
            <w:r>
              <w:rPr>
                <w:noProof/>
                <w:webHidden/>
              </w:rPr>
            </w:r>
            <w:r>
              <w:rPr>
                <w:noProof/>
                <w:webHidden/>
              </w:rPr>
              <w:fldChar w:fldCharType="separate"/>
            </w:r>
            <w:r>
              <w:rPr>
                <w:noProof/>
                <w:webHidden/>
              </w:rPr>
              <w:t>6</w:t>
            </w:r>
            <w:r>
              <w:rPr>
                <w:noProof/>
                <w:webHidden/>
              </w:rPr>
              <w:fldChar w:fldCharType="end"/>
            </w:r>
          </w:hyperlink>
        </w:p>
        <w:p w14:paraId="6F41A22F" w14:textId="3A5E7AA4" w:rsidR="00117D63" w:rsidRDefault="00117D63">
          <w:pPr>
            <w:pStyle w:val="TOC2"/>
            <w:rPr>
              <w:rFonts w:asciiTheme="minorHAnsi" w:hAnsiTheme="minorHAnsi"/>
              <w:noProof/>
              <w:color w:val="auto"/>
              <w:sz w:val="22"/>
              <w:szCs w:val="24"/>
              <w14:ligatures w14:val="standardContextual"/>
            </w:rPr>
          </w:pPr>
          <w:hyperlink w:anchor="_Toc219291302" w:history="1">
            <w:r w:rsidRPr="00C00585">
              <w:rPr>
                <w:rStyle w:val="af1"/>
                <w:noProof/>
                <w14:scene3d>
                  <w14:camera w14:prst="orthographicFront"/>
                  <w14:lightRig w14:rig="threePt" w14:dir="t">
                    <w14:rot w14:lat="0" w14:lon="0" w14:rev="0"/>
                  </w14:lightRig>
                </w14:scene3d>
              </w:rPr>
              <w:t>1.1.</w:t>
            </w:r>
            <w:r w:rsidRPr="00C00585">
              <w:rPr>
                <w:rStyle w:val="af1"/>
                <w:noProof/>
              </w:rPr>
              <w:t xml:space="preserve"> Objective</w:t>
            </w:r>
            <w:r>
              <w:rPr>
                <w:noProof/>
                <w:webHidden/>
              </w:rPr>
              <w:tab/>
            </w:r>
            <w:r>
              <w:rPr>
                <w:noProof/>
                <w:webHidden/>
              </w:rPr>
              <w:fldChar w:fldCharType="begin"/>
            </w:r>
            <w:r>
              <w:rPr>
                <w:noProof/>
                <w:webHidden/>
              </w:rPr>
              <w:instrText xml:space="preserve"> PAGEREF _Toc219291302 \h </w:instrText>
            </w:r>
            <w:r>
              <w:rPr>
                <w:noProof/>
                <w:webHidden/>
              </w:rPr>
            </w:r>
            <w:r>
              <w:rPr>
                <w:noProof/>
                <w:webHidden/>
              </w:rPr>
              <w:fldChar w:fldCharType="separate"/>
            </w:r>
            <w:r>
              <w:rPr>
                <w:noProof/>
                <w:webHidden/>
              </w:rPr>
              <w:t>6</w:t>
            </w:r>
            <w:r>
              <w:rPr>
                <w:noProof/>
                <w:webHidden/>
              </w:rPr>
              <w:fldChar w:fldCharType="end"/>
            </w:r>
          </w:hyperlink>
        </w:p>
        <w:p w14:paraId="43F7D864" w14:textId="20A1B7DB" w:rsidR="00117D63" w:rsidRDefault="00117D63">
          <w:pPr>
            <w:pStyle w:val="TOC1"/>
            <w:tabs>
              <w:tab w:val="right" w:leader="dot" w:pos="9736"/>
            </w:tabs>
            <w:rPr>
              <w:rFonts w:asciiTheme="minorHAnsi" w:hAnsiTheme="minorHAnsi"/>
              <w:b w:val="0"/>
              <w:noProof/>
              <w:color w:val="auto"/>
              <w:sz w:val="22"/>
              <w:szCs w:val="24"/>
              <w14:ligatures w14:val="standardContextual"/>
            </w:rPr>
          </w:pPr>
          <w:hyperlink w:anchor="_Toc219291303" w:history="1">
            <w:r w:rsidRPr="00C00585">
              <w:rPr>
                <w:rStyle w:val="af1"/>
                <w:noProof/>
              </w:rPr>
              <w:t>2. VISA</w:t>
            </w:r>
            <w:r>
              <w:rPr>
                <w:noProof/>
                <w:webHidden/>
              </w:rPr>
              <w:tab/>
            </w:r>
            <w:r>
              <w:rPr>
                <w:noProof/>
                <w:webHidden/>
              </w:rPr>
              <w:fldChar w:fldCharType="begin"/>
            </w:r>
            <w:r>
              <w:rPr>
                <w:noProof/>
                <w:webHidden/>
              </w:rPr>
              <w:instrText xml:space="preserve"> PAGEREF _Toc219291303 \h </w:instrText>
            </w:r>
            <w:r>
              <w:rPr>
                <w:noProof/>
                <w:webHidden/>
              </w:rPr>
            </w:r>
            <w:r>
              <w:rPr>
                <w:noProof/>
                <w:webHidden/>
              </w:rPr>
              <w:fldChar w:fldCharType="separate"/>
            </w:r>
            <w:r>
              <w:rPr>
                <w:noProof/>
                <w:webHidden/>
              </w:rPr>
              <w:t>7</w:t>
            </w:r>
            <w:r>
              <w:rPr>
                <w:noProof/>
                <w:webHidden/>
              </w:rPr>
              <w:fldChar w:fldCharType="end"/>
            </w:r>
          </w:hyperlink>
        </w:p>
        <w:p w14:paraId="16353CC9" w14:textId="49EA599D" w:rsidR="00117D63" w:rsidRDefault="00117D63">
          <w:pPr>
            <w:pStyle w:val="TOC2"/>
            <w:rPr>
              <w:rFonts w:asciiTheme="minorHAnsi" w:hAnsiTheme="minorHAnsi"/>
              <w:noProof/>
              <w:color w:val="auto"/>
              <w:sz w:val="22"/>
              <w:szCs w:val="24"/>
              <w14:ligatures w14:val="standardContextual"/>
            </w:rPr>
          </w:pPr>
          <w:hyperlink w:anchor="_Toc219291304" w:history="1">
            <w:r w:rsidRPr="00C00585">
              <w:rPr>
                <w:rStyle w:val="af1"/>
                <w:noProof/>
                <w14:scene3d>
                  <w14:camera w14:prst="orthographicFront"/>
                  <w14:lightRig w14:rig="threePt" w14:dir="t">
                    <w14:rot w14:lat="0" w14:lon="0" w14:rev="0"/>
                  </w14:lightRig>
                </w14:scene3d>
              </w:rPr>
              <w:t>2.1.</w:t>
            </w:r>
            <w:r w:rsidRPr="00C00585">
              <w:rPr>
                <w:rStyle w:val="af1"/>
                <w:noProof/>
              </w:rPr>
              <w:t xml:space="preserve"> Terminal Configuration</w:t>
            </w:r>
            <w:r>
              <w:rPr>
                <w:noProof/>
                <w:webHidden/>
              </w:rPr>
              <w:tab/>
            </w:r>
            <w:r>
              <w:rPr>
                <w:noProof/>
                <w:webHidden/>
              </w:rPr>
              <w:fldChar w:fldCharType="begin"/>
            </w:r>
            <w:r>
              <w:rPr>
                <w:noProof/>
                <w:webHidden/>
              </w:rPr>
              <w:instrText xml:space="preserve"> PAGEREF _Toc219291304 \h </w:instrText>
            </w:r>
            <w:r>
              <w:rPr>
                <w:noProof/>
                <w:webHidden/>
              </w:rPr>
            </w:r>
            <w:r>
              <w:rPr>
                <w:noProof/>
                <w:webHidden/>
              </w:rPr>
              <w:fldChar w:fldCharType="separate"/>
            </w:r>
            <w:r>
              <w:rPr>
                <w:noProof/>
                <w:webHidden/>
              </w:rPr>
              <w:t>7</w:t>
            </w:r>
            <w:r>
              <w:rPr>
                <w:noProof/>
                <w:webHidden/>
              </w:rPr>
              <w:fldChar w:fldCharType="end"/>
            </w:r>
          </w:hyperlink>
        </w:p>
        <w:p w14:paraId="1369B74D" w14:textId="4F043EF2" w:rsidR="00117D63" w:rsidRDefault="00117D63">
          <w:pPr>
            <w:pStyle w:val="TOC2"/>
            <w:rPr>
              <w:rFonts w:asciiTheme="minorHAnsi" w:hAnsiTheme="minorHAnsi"/>
              <w:noProof/>
              <w:color w:val="auto"/>
              <w:sz w:val="22"/>
              <w:szCs w:val="24"/>
              <w14:ligatures w14:val="standardContextual"/>
            </w:rPr>
          </w:pPr>
          <w:hyperlink w:anchor="_Toc219291305" w:history="1">
            <w:r w:rsidRPr="00C00585">
              <w:rPr>
                <w:rStyle w:val="af1"/>
                <w:noProof/>
                <w14:scene3d>
                  <w14:camera w14:prst="orthographicFront"/>
                  <w14:lightRig w14:rig="threePt" w14:dir="t">
                    <w14:rot w14:lat="0" w14:lon="0" w14:rev="0"/>
                  </w14:lightRig>
                </w14:scene3d>
              </w:rPr>
              <w:t>2.2.</w:t>
            </w:r>
            <w:r w:rsidRPr="00C00585">
              <w:rPr>
                <w:rStyle w:val="af1"/>
                <w:noProof/>
              </w:rPr>
              <w:t xml:space="preserve"> Test AID &amp; CAPK</w:t>
            </w:r>
            <w:r>
              <w:rPr>
                <w:noProof/>
                <w:webHidden/>
              </w:rPr>
              <w:tab/>
            </w:r>
            <w:r>
              <w:rPr>
                <w:noProof/>
                <w:webHidden/>
              </w:rPr>
              <w:fldChar w:fldCharType="begin"/>
            </w:r>
            <w:r>
              <w:rPr>
                <w:noProof/>
                <w:webHidden/>
              </w:rPr>
              <w:instrText xml:space="preserve"> PAGEREF _Toc219291305 \h </w:instrText>
            </w:r>
            <w:r>
              <w:rPr>
                <w:noProof/>
                <w:webHidden/>
              </w:rPr>
            </w:r>
            <w:r>
              <w:rPr>
                <w:noProof/>
                <w:webHidden/>
              </w:rPr>
              <w:fldChar w:fldCharType="separate"/>
            </w:r>
            <w:r>
              <w:rPr>
                <w:noProof/>
                <w:webHidden/>
              </w:rPr>
              <w:t>8</w:t>
            </w:r>
            <w:r>
              <w:rPr>
                <w:noProof/>
                <w:webHidden/>
              </w:rPr>
              <w:fldChar w:fldCharType="end"/>
            </w:r>
          </w:hyperlink>
        </w:p>
        <w:p w14:paraId="59A9B500" w14:textId="36529ECD"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06" w:history="1">
            <w:r w:rsidRPr="00C00585">
              <w:rPr>
                <w:rStyle w:val="af1"/>
                <w:noProof/>
                <w14:scene3d>
                  <w14:camera w14:prst="orthographicFront"/>
                  <w14:lightRig w14:rig="threePt" w14:dir="t">
                    <w14:rot w14:lat="0" w14:lon="0" w14:rev="0"/>
                  </w14:lightRig>
                </w14:scene3d>
              </w:rPr>
              <w:t>2.2.1.</w:t>
            </w:r>
            <w:r w:rsidRPr="00C00585">
              <w:rPr>
                <w:rStyle w:val="af1"/>
                <w:noProof/>
              </w:rPr>
              <w:t xml:space="preserve"> AID</w:t>
            </w:r>
            <w:r>
              <w:rPr>
                <w:noProof/>
                <w:webHidden/>
              </w:rPr>
              <w:tab/>
            </w:r>
            <w:r>
              <w:rPr>
                <w:noProof/>
                <w:webHidden/>
              </w:rPr>
              <w:fldChar w:fldCharType="begin"/>
            </w:r>
            <w:r>
              <w:rPr>
                <w:noProof/>
                <w:webHidden/>
              </w:rPr>
              <w:instrText xml:space="preserve"> PAGEREF _Toc219291306 \h </w:instrText>
            </w:r>
            <w:r>
              <w:rPr>
                <w:noProof/>
                <w:webHidden/>
              </w:rPr>
            </w:r>
            <w:r>
              <w:rPr>
                <w:noProof/>
                <w:webHidden/>
              </w:rPr>
              <w:fldChar w:fldCharType="separate"/>
            </w:r>
            <w:r>
              <w:rPr>
                <w:noProof/>
                <w:webHidden/>
              </w:rPr>
              <w:t>8</w:t>
            </w:r>
            <w:r>
              <w:rPr>
                <w:noProof/>
                <w:webHidden/>
              </w:rPr>
              <w:fldChar w:fldCharType="end"/>
            </w:r>
          </w:hyperlink>
        </w:p>
        <w:p w14:paraId="5E91AB66" w14:textId="778A78D6"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07" w:history="1">
            <w:r w:rsidRPr="00C00585">
              <w:rPr>
                <w:rStyle w:val="af1"/>
                <w:noProof/>
                <w14:scene3d>
                  <w14:camera w14:prst="orthographicFront"/>
                  <w14:lightRig w14:rig="threePt" w14:dir="t">
                    <w14:rot w14:lat="0" w14:lon="0" w14:rev="0"/>
                  </w14:lightRig>
                </w14:scene3d>
              </w:rPr>
              <w:t>2.2.2.</w:t>
            </w:r>
            <w:r w:rsidRPr="00C00585">
              <w:rPr>
                <w:rStyle w:val="af1"/>
                <w:noProof/>
              </w:rPr>
              <w:t xml:space="preserve"> CAPK</w:t>
            </w:r>
            <w:r>
              <w:rPr>
                <w:noProof/>
                <w:webHidden/>
              </w:rPr>
              <w:tab/>
            </w:r>
            <w:r>
              <w:rPr>
                <w:noProof/>
                <w:webHidden/>
              </w:rPr>
              <w:fldChar w:fldCharType="begin"/>
            </w:r>
            <w:r>
              <w:rPr>
                <w:noProof/>
                <w:webHidden/>
              </w:rPr>
              <w:instrText xml:space="preserve"> PAGEREF _Toc219291307 \h </w:instrText>
            </w:r>
            <w:r>
              <w:rPr>
                <w:noProof/>
                <w:webHidden/>
              </w:rPr>
            </w:r>
            <w:r>
              <w:rPr>
                <w:noProof/>
                <w:webHidden/>
              </w:rPr>
              <w:fldChar w:fldCharType="separate"/>
            </w:r>
            <w:r>
              <w:rPr>
                <w:noProof/>
                <w:webHidden/>
              </w:rPr>
              <w:t>9</w:t>
            </w:r>
            <w:r>
              <w:rPr>
                <w:noProof/>
                <w:webHidden/>
              </w:rPr>
              <w:fldChar w:fldCharType="end"/>
            </w:r>
          </w:hyperlink>
        </w:p>
        <w:p w14:paraId="15693F33" w14:textId="498EB8DA" w:rsidR="00117D63" w:rsidRDefault="00117D63">
          <w:pPr>
            <w:pStyle w:val="TOC2"/>
            <w:rPr>
              <w:rFonts w:asciiTheme="minorHAnsi" w:hAnsiTheme="minorHAnsi"/>
              <w:noProof/>
              <w:color w:val="auto"/>
              <w:sz w:val="22"/>
              <w:szCs w:val="24"/>
              <w14:ligatures w14:val="standardContextual"/>
            </w:rPr>
          </w:pPr>
          <w:hyperlink w:anchor="_Toc219291308" w:history="1">
            <w:r w:rsidRPr="00C00585">
              <w:rPr>
                <w:rStyle w:val="af1"/>
                <w:noProof/>
                <w14:scene3d>
                  <w14:camera w14:prst="orthographicFront"/>
                  <w14:lightRig w14:rig="threePt" w14:dir="t">
                    <w14:rot w14:lat="0" w14:lon="0" w14:rev="0"/>
                  </w14:lightRig>
                </w14:scene3d>
              </w:rPr>
              <w:t>2.3.</w:t>
            </w:r>
            <w:r w:rsidRPr="00C00585">
              <w:rPr>
                <w:rStyle w:val="af1"/>
                <w:noProof/>
              </w:rPr>
              <w:t xml:space="preserve"> Test cases</w:t>
            </w:r>
            <w:r>
              <w:rPr>
                <w:noProof/>
                <w:webHidden/>
              </w:rPr>
              <w:tab/>
            </w:r>
            <w:r>
              <w:rPr>
                <w:noProof/>
                <w:webHidden/>
              </w:rPr>
              <w:fldChar w:fldCharType="begin"/>
            </w:r>
            <w:r>
              <w:rPr>
                <w:noProof/>
                <w:webHidden/>
              </w:rPr>
              <w:instrText xml:space="preserve"> PAGEREF _Toc219291308 \h </w:instrText>
            </w:r>
            <w:r>
              <w:rPr>
                <w:noProof/>
                <w:webHidden/>
              </w:rPr>
            </w:r>
            <w:r>
              <w:rPr>
                <w:noProof/>
                <w:webHidden/>
              </w:rPr>
              <w:fldChar w:fldCharType="separate"/>
            </w:r>
            <w:r>
              <w:rPr>
                <w:noProof/>
                <w:webHidden/>
              </w:rPr>
              <w:t>13</w:t>
            </w:r>
            <w:r>
              <w:rPr>
                <w:noProof/>
                <w:webHidden/>
              </w:rPr>
              <w:fldChar w:fldCharType="end"/>
            </w:r>
          </w:hyperlink>
        </w:p>
        <w:p w14:paraId="01AA4486" w14:textId="21506A0F"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09" w:history="1">
            <w:r w:rsidRPr="00C00585">
              <w:rPr>
                <w:rStyle w:val="af1"/>
                <w:noProof/>
                <w14:scene3d>
                  <w14:camera w14:prst="orthographicFront"/>
                  <w14:lightRig w14:rig="threePt" w14:dir="t">
                    <w14:rot w14:lat="0" w14:lon="0" w14:rev="0"/>
                  </w14:lightRig>
                </w14:scene3d>
              </w:rPr>
              <w:t>2.3.1.</w:t>
            </w:r>
            <w:r w:rsidRPr="00C00585">
              <w:rPr>
                <w:rStyle w:val="af1"/>
                <w:noProof/>
              </w:rPr>
              <w:t xml:space="preserve"> VISA.TC.1002a</w:t>
            </w:r>
            <w:r>
              <w:rPr>
                <w:noProof/>
                <w:webHidden/>
              </w:rPr>
              <w:tab/>
            </w:r>
            <w:r>
              <w:rPr>
                <w:noProof/>
                <w:webHidden/>
              </w:rPr>
              <w:fldChar w:fldCharType="begin"/>
            </w:r>
            <w:r>
              <w:rPr>
                <w:noProof/>
                <w:webHidden/>
              </w:rPr>
              <w:instrText xml:space="preserve"> PAGEREF _Toc219291309 \h </w:instrText>
            </w:r>
            <w:r>
              <w:rPr>
                <w:noProof/>
                <w:webHidden/>
              </w:rPr>
            </w:r>
            <w:r>
              <w:rPr>
                <w:noProof/>
                <w:webHidden/>
              </w:rPr>
              <w:fldChar w:fldCharType="separate"/>
            </w:r>
            <w:r>
              <w:rPr>
                <w:noProof/>
                <w:webHidden/>
              </w:rPr>
              <w:t>13</w:t>
            </w:r>
            <w:r>
              <w:rPr>
                <w:noProof/>
                <w:webHidden/>
              </w:rPr>
              <w:fldChar w:fldCharType="end"/>
            </w:r>
          </w:hyperlink>
        </w:p>
        <w:p w14:paraId="7C13769B" w14:textId="45FD821A"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10" w:history="1">
            <w:r w:rsidRPr="00C00585">
              <w:rPr>
                <w:rStyle w:val="af1"/>
                <w:noProof/>
                <w14:scene3d>
                  <w14:camera w14:prst="orthographicFront"/>
                  <w14:lightRig w14:rig="threePt" w14:dir="t">
                    <w14:rot w14:lat="0" w14:lon="0" w14:rev="0"/>
                  </w14:lightRig>
                </w14:scene3d>
              </w:rPr>
              <w:t>2.3.2.</w:t>
            </w:r>
            <w:r w:rsidRPr="00C00585">
              <w:rPr>
                <w:rStyle w:val="af1"/>
                <w:noProof/>
              </w:rPr>
              <w:t xml:space="preserve"> VISA.TC.1011a</w:t>
            </w:r>
            <w:r>
              <w:rPr>
                <w:noProof/>
                <w:webHidden/>
              </w:rPr>
              <w:tab/>
            </w:r>
            <w:r>
              <w:rPr>
                <w:noProof/>
                <w:webHidden/>
              </w:rPr>
              <w:fldChar w:fldCharType="begin"/>
            </w:r>
            <w:r>
              <w:rPr>
                <w:noProof/>
                <w:webHidden/>
              </w:rPr>
              <w:instrText xml:space="preserve"> PAGEREF _Toc219291310 \h </w:instrText>
            </w:r>
            <w:r>
              <w:rPr>
                <w:noProof/>
                <w:webHidden/>
              </w:rPr>
            </w:r>
            <w:r>
              <w:rPr>
                <w:noProof/>
                <w:webHidden/>
              </w:rPr>
              <w:fldChar w:fldCharType="separate"/>
            </w:r>
            <w:r>
              <w:rPr>
                <w:noProof/>
                <w:webHidden/>
              </w:rPr>
              <w:t>14</w:t>
            </w:r>
            <w:r>
              <w:rPr>
                <w:noProof/>
                <w:webHidden/>
              </w:rPr>
              <w:fldChar w:fldCharType="end"/>
            </w:r>
          </w:hyperlink>
        </w:p>
        <w:p w14:paraId="11BA25C7" w14:textId="09720157"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11" w:history="1">
            <w:r w:rsidRPr="00C00585">
              <w:rPr>
                <w:rStyle w:val="af1"/>
                <w:noProof/>
                <w14:scene3d>
                  <w14:camera w14:prst="orthographicFront"/>
                  <w14:lightRig w14:rig="threePt" w14:dir="t">
                    <w14:rot w14:lat="0" w14:lon="0" w14:rev="0"/>
                  </w14:lightRig>
                </w14:scene3d>
              </w:rPr>
              <w:t>2.3.3.</w:t>
            </w:r>
            <w:r w:rsidRPr="00C00585">
              <w:rPr>
                <w:rStyle w:val="af1"/>
                <w:noProof/>
              </w:rPr>
              <w:t xml:space="preserve"> VISA.TC.1018a</w:t>
            </w:r>
            <w:r>
              <w:rPr>
                <w:noProof/>
                <w:webHidden/>
              </w:rPr>
              <w:tab/>
            </w:r>
            <w:r>
              <w:rPr>
                <w:noProof/>
                <w:webHidden/>
              </w:rPr>
              <w:fldChar w:fldCharType="begin"/>
            </w:r>
            <w:r>
              <w:rPr>
                <w:noProof/>
                <w:webHidden/>
              </w:rPr>
              <w:instrText xml:space="preserve"> PAGEREF _Toc219291311 \h </w:instrText>
            </w:r>
            <w:r>
              <w:rPr>
                <w:noProof/>
                <w:webHidden/>
              </w:rPr>
            </w:r>
            <w:r>
              <w:rPr>
                <w:noProof/>
                <w:webHidden/>
              </w:rPr>
              <w:fldChar w:fldCharType="separate"/>
            </w:r>
            <w:r>
              <w:rPr>
                <w:noProof/>
                <w:webHidden/>
              </w:rPr>
              <w:t>15</w:t>
            </w:r>
            <w:r>
              <w:rPr>
                <w:noProof/>
                <w:webHidden/>
              </w:rPr>
              <w:fldChar w:fldCharType="end"/>
            </w:r>
          </w:hyperlink>
        </w:p>
        <w:p w14:paraId="2D47FFE9" w14:textId="18C3144C"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12" w:history="1">
            <w:r w:rsidRPr="00C00585">
              <w:rPr>
                <w:rStyle w:val="af1"/>
                <w:noProof/>
                <w14:scene3d>
                  <w14:camera w14:prst="orthographicFront"/>
                  <w14:lightRig w14:rig="threePt" w14:dir="t">
                    <w14:rot w14:lat="0" w14:lon="0" w14:rev="0"/>
                  </w14:lightRig>
                </w14:scene3d>
              </w:rPr>
              <w:t>2.3.4.</w:t>
            </w:r>
            <w:r w:rsidRPr="00C00585">
              <w:rPr>
                <w:rStyle w:val="af1"/>
                <w:noProof/>
              </w:rPr>
              <w:t xml:space="preserve"> VISA.TC.3103</w:t>
            </w:r>
            <w:r>
              <w:rPr>
                <w:noProof/>
                <w:webHidden/>
              </w:rPr>
              <w:tab/>
            </w:r>
            <w:r>
              <w:rPr>
                <w:noProof/>
                <w:webHidden/>
              </w:rPr>
              <w:fldChar w:fldCharType="begin"/>
            </w:r>
            <w:r>
              <w:rPr>
                <w:noProof/>
                <w:webHidden/>
              </w:rPr>
              <w:instrText xml:space="preserve"> PAGEREF _Toc219291312 \h </w:instrText>
            </w:r>
            <w:r>
              <w:rPr>
                <w:noProof/>
                <w:webHidden/>
              </w:rPr>
            </w:r>
            <w:r>
              <w:rPr>
                <w:noProof/>
                <w:webHidden/>
              </w:rPr>
              <w:fldChar w:fldCharType="separate"/>
            </w:r>
            <w:r>
              <w:rPr>
                <w:noProof/>
                <w:webHidden/>
              </w:rPr>
              <w:t>16</w:t>
            </w:r>
            <w:r>
              <w:rPr>
                <w:noProof/>
                <w:webHidden/>
              </w:rPr>
              <w:fldChar w:fldCharType="end"/>
            </w:r>
          </w:hyperlink>
        </w:p>
        <w:p w14:paraId="3E316576" w14:textId="69DB64A5"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13" w:history="1">
            <w:r w:rsidRPr="00C00585">
              <w:rPr>
                <w:rStyle w:val="af1"/>
                <w:noProof/>
                <w14:scene3d>
                  <w14:camera w14:prst="orthographicFront"/>
                  <w14:lightRig w14:rig="threePt" w14:dir="t">
                    <w14:rot w14:lat="0" w14:lon="0" w14:rev="0"/>
                  </w14:lightRig>
                </w14:scene3d>
              </w:rPr>
              <w:t>2.3.5.</w:t>
            </w:r>
            <w:r w:rsidRPr="00C00585">
              <w:rPr>
                <w:rStyle w:val="af1"/>
                <w:noProof/>
              </w:rPr>
              <w:t xml:space="preserve"> VISA.TC.3116</w:t>
            </w:r>
            <w:r>
              <w:rPr>
                <w:noProof/>
                <w:webHidden/>
              </w:rPr>
              <w:tab/>
            </w:r>
            <w:r>
              <w:rPr>
                <w:noProof/>
                <w:webHidden/>
              </w:rPr>
              <w:fldChar w:fldCharType="begin"/>
            </w:r>
            <w:r>
              <w:rPr>
                <w:noProof/>
                <w:webHidden/>
              </w:rPr>
              <w:instrText xml:space="preserve"> PAGEREF _Toc219291313 \h </w:instrText>
            </w:r>
            <w:r>
              <w:rPr>
                <w:noProof/>
                <w:webHidden/>
              </w:rPr>
            </w:r>
            <w:r>
              <w:rPr>
                <w:noProof/>
                <w:webHidden/>
              </w:rPr>
              <w:fldChar w:fldCharType="separate"/>
            </w:r>
            <w:r>
              <w:rPr>
                <w:noProof/>
                <w:webHidden/>
              </w:rPr>
              <w:t>17</w:t>
            </w:r>
            <w:r>
              <w:rPr>
                <w:noProof/>
                <w:webHidden/>
              </w:rPr>
              <w:fldChar w:fldCharType="end"/>
            </w:r>
          </w:hyperlink>
        </w:p>
        <w:p w14:paraId="080E3537" w14:textId="3F9B9F9A" w:rsidR="00117D63" w:rsidRDefault="00117D63">
          <w:pPr>
            <w:pStyle w:val="TOC1"/>
            <w:tabs>
              <w:tab w:val="right" w:leader="dot" w:pos="9736"/>
            </w:tabs>
            <w:rPr>
              <w:rFonts w:asciiTheme="minorHAnsi" w:hAnsiTheme="minorHAnsi"/>
              <w:b w:val="0"/>
              <w:noProof/>
              <w:color w:val="auto"/>
              <w:sz w:val="22"/>
              <w:szCs w:val="24"/>
              <w14:ligatures w14:val="standardContextual"/>
            </w:rPr>
          </w:pPr>
          <w:hyperlink w:anchor="_Toc219291314" w:history="1">
            <w:r w:rsidRPr="00C00585">
              <w:rPr>
                <w:rStyle w:val="af1"/>
                <w:noProof/>
              </w:rPr>
              <w:t>3. MasterCard</w:t>
            </w:r>
            <w:r>
              <w:rPr>
                <w:noProof/>
                <w:webHidden/>
              </w:rPr>
              <w:tab/>
            </w:r>
            <w:r>
              <w:rPr>
                <w:noProof/>
                <w:webHidden/>
              </w:rPr>
              <w:fldChar w:fldCharType="begin"/>
            </w:r>
            <w:r>
              <w:rPr>
                <w:noProof/>
                <w:webHidden/>
              </w:rPr>
              <w:instrText xml:space="preserve"> PAGEREF _Toc219291314 \h </w:instrText>
            </w:r>
            <w:r>
              <w:rPr>
                <w:noProof/>
                <w:webHidden/>
              </w:rPr>
            </w:r>
            <w:r>
              <w:rPr>
                <w:noProof/>
                <w:webHidden/>
              </w:rPr>
              <w:fldChar w:fldCharType="separate"/>
            </w:r>
            <w:r>
              <w:rPr>
                <w:noProof/>
                <w:webHidden/>
              </w:rPr>
              <w:t>18</w:t>
            </w:r>
            <w:r>
              <w:rPr>
                <w:noProof/>
                <w:webHidden/>
              </w:rPr>
              <w:fldChar w:fldCharType="end"/>
            </w:r>
          </w:hyperlink>
        </w:p>
        <w:p w14:paraId="241C2E30" w14:textId="42A2A492" w:rsidR="00117D63" w:rsidRDefault="00117D63">
          <w:pPr>
            <w:pStyle w:val="TOC2"/>
            <w:rPr>
              <w:rFonts w:asciiTheme="minorHAnsi" w:hAnsiTheme="minorHAnsi"/>
              <w:noProof/>
              <w:color w:val="auto"/>
              <w:sz w:val="22"/>
              <w:szCs w:val="24"/>
              <w14:ligatures w14:val="standardContextual"/>
            </w:rPr>
          </w:pPr>
          <w:hyperlink w:anchor="_Toc219291315" w:history="1">
            <w:r w:rsidRPr="00C00585">
              <w:rPr>
                <w:rStyle w:val="af1"/>
                <w:noProof/>
                <w14:scene3d>
                  <w14:camera w14:prst="orthographicFront"/>
                  <w14:lightRig w14:rig="threePt" w14:dir="t">
                    <w14:rot w14:lat="0" w14:lon="0" w14:rev="0"/>
                  </w14:lightRig>
                </w14:scene3d>
              </w:rPr>
              <w:t>3.1.</w:t>
            </w:r>
            <w:r w:rsidRPr="00C00585">
              <w:rPr>
                <w:rStyle w:val="af1"/>
                <w:noProof/>
              </w:rPr>
              <w:t xml:space="preserve"> Terminal Configuration</w:t>
            </w:r>
            <w:r>
              <w:rPr>
                <w:noProof/>
                <w:webHidden/>
              </w:rPr>
              <w:tab/>
            </w:r>
            <w:r>
              <w:rPr>
                <w:noProof/>
                <w:webHidden/>
              </w:rPr>
              <w:fldChar w:fldCharType="begin"/>
            </w:r>
            <w:r>
              <w:rPr>
                <w:noProof/>
                <w:webHidden/>
              </w:rPr>
              <w:instrText xml:space="preserve"> PAGEREF _Toc219291315 \h </w:instrText>
            </w:r>
            <w:r>
              <w:rPr>
                <w:noProof/>
                <w:webHidden/>
              </w:rPr>
            </w:r>
            <w:r>
              <w:rPr>
                <w:noProof/>
                <w:webHidden/>
              </w:rPr>
              <w:fldChar w:fldCharType="separate"/>
            </w:r>
            <w:r>
              <w:rPr>
                <w:noProof/>
                <w:webHidden/>
              </w:rPr>
              <w:t>18</w:t>
            </w:r>
            <w:r>
              <w:rPr>
                <w:noProof/>
                <w:webHidden/>
              </w:rPr>
              <w:fldChar w:fldCharType="end"/>
            </w:r>
          </w:hyperlink>
        </w:p>
        <w:p w14:paraId="6824AB8C" w14:textId="60655171" w:rsidR="00117D63" w:rsidRDefault="00117D63">
          <w:pPr>
            <w:pStyle w:val="TOC2"/>
            <w:rPr>
              <w:rFonts w:asciiTheme="minorHAnsi" w:hAnsiTheme="minorHAnsi"/>
              <w:noProof/>
              <w:color w:val="auto"/>
              <w:sz w:val="22"/>
              <w:szCs w:val="24"/>
              <w14:ligatures w14:val="standardContextual"/>
            </w:rPr>
          </w:pPr>
          <w:hyperlink w:anchor="_Toc219291316" w:history="1">
            <w:r w:rsidRPr="00C00585">
              <w:rPr>
                <w:rStyle w:val="af1"/>
                <w:noProof/>
                <w14:scene3d>
                  <w14:camera w14:prst="orthographicFront"/>
                  <w14:lightRig w14:rig="threePt" w14:dir="t">
                    <w14:rot w14:lat="0" w14:lon="0" w14:rev="0"/>
                  </w14:lightRig>
                </w14:scene3d>
              </w:rPr>
              <w:t>3.2.</w:t>
            </w:r>
            <w:r w:rsidRPr="00C00585">
              <w:rPr>
                <w:rStyle w:val="af1"/>
                <w:noProof/>
              </w:rPr>
              <w:t xml:space="preserve"> Test AID &amp; CAPK</w:t>
            </w:r>
            <w:r>
              <w:rPr>
                <w:noProof/>
                <w:webHidden/>
              </w:rPr>
              <w:tab/>
            </w:r>
            <w:r>
              <w:rPr>
                <w:noProof/>
                <w:webHidden/>
              </w:rPr>
              <w:fldChar w:fldCharType="begin"/>
            </w:r>
            <w:r>
              <w:rPr>
                <w:noProof/>
                <w:webHidden/>
              </w:rPr>
              <w:instrText xml:space="preserve"> PAGEREF _Toc219291316 \h </w:instrText>
            </w:r>
            <w:r>
              <w:rPr>
                <w:noProof/>
                <w:webHidden/>
              </w:rPr>
            </w:r>
            <w:r>
              <w:rPr>
                <w:noProof/>
                <w:webHidden/>
              </w:rPr>
              <w:fldChar w:fldCharType="separate"/>
            </w:r>
            <w:r>
              <w:rPr>
                <w:noProof/>
                <w:webHidden/>
              </w:rPr>
              <w:t>19</w:t>
            </w:r>
            <w:r>
              <w:rPr>
                <w:noProof/>
                <w:webHidden/>
              </w:rPr>
              <w:fldChar w:fldCharType="end"/>
            </w:r>
          </w:hyperlink>
        </w:p>
        <w:p w14:paraId="61D5F7F8" w14:textId="4E4923A2"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17" w:history="1">
            <w:r w:rsidRPr="00C00585">
              <w:rPr>
                <w:rStyle w:val="af1"/>
                <w:noProof/>
                <w14:scene3d>
                  <w14:camera w14:prst="orthographicFront"/>
                  <w14:lightRig w14:rig="threePt" w14:dir="t">
                    <w14:rot w14:lat="0" w14:lon="0" w14:rev="0"/>
                  </w14:lightRig>
                </w14:scene3d>
              </w:rPr>
              <w:t>3.2.1.</w:t>
            </w:r>
            <w:r w:rsidRPr="00C00585">
              <w:rPr>
                <w:rStyle w:val="af1"/>
                <w:noProof/>
              </w:rPr>
              <w:t xml:space="preserve"> AID</w:t>
            </w:r>
            <w:r>
              <w:rPr>
                <w:noProof/>
                <w:webHidden/>
              </w:rPr>
              <w:tab/>
            </w:r>
            <w:r>
              <w:rPr>
                <w:noProof/>
                <w:webHidden/>
              </w:rPr>
              <w:fldChar w:fldCharType="begin"/>
            </w:r>
            <w:r>
              <w:rPr>
                <w:noProof/>
                <w:webHidden/>
              </w:rPr>
              <w:instrText xml:space="preserve"> PAGEREF _Toc219291317 \h </w:instrText>
            </w:r>
            <w:r>
              <w:rPr>
                <w:noProof/>
                <w:webHidden/>
              </w:rPr>
            </w:r>
            <w:r>
              <w:rPr>
                <w:noProof/>
                <w:webHidden/>
              </w:rPr>
              <w:fldChar w:fldCharType="separate"/>
            </w:r>
            <w:r>
              <w:rPr>
                <w:noProof/>
                <w:webHidden/>
              </w:rPr>
              <w:t>19</w:t>
            </w:r>
            <w:r>
              <w:rPr>
                <w:noProof/>
                <w:webHidden/>
              </w:rPr>
              <w:fldChar w:fldCharType="end"/>
            </w:r>
          </w:hyperlink>
        </w:p>
        <w:p w14:paraId="6896C453" w14:textId="108D119C"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18" w:history="1">
            <w:r w:rsidRPr="00C00585">
              <w:rPr>
                <w:rStyle w:val="af1"/>
                <w:noProof/>
                <w14:scene3d>
                  <w14:camera w14:prst="orthographicFront"/>
                  <w14:lightRig w14:rig="threePt" w14:dir="t">
                    <w14:rot w14:lat="0" w14:lon="0" w14:rev="0"/>
                  </w14:lightRig>
                </w14:scene3d>
              </w:rPr>
              <w:t>3.2.2.</w:t>
            </w:r>
            <w:r w:rsidRPr="00C00585">
              <w:rPr>
                <w:rStyle w:val="af1"/>
                <w:noProof/>
              </w:rPr>
              <w:t xml:space="preserve"> CAPK</w:t>
            </w:r>
            <w:r>
              <w:rPr>
                <w:noProof/>
                <w:webHidden/>
              </w:rPr>
              <w:tab/>
            </w:r>
            <w:r>
              <w:rPr>
                <w:noProof/>
                <w:webHidden/>
              </w:rPr>
              <w:fldChar w:fldCharType="begin"/>
            </w:r>
            <w:r>
              <w:rPr>
                <w:noProof/>
                <w:webHidden/>
              </w:rPr>
              <w:instrText xml:space="preserve"> PAGEREF _Toc219291318 \h </w:instrText>
            </w:r>
            <w:r>
              <w:rPr>
                <w:noProof/>
                <w:webHidden/>
              </w:rPr>
            </w:r>
            <w:r>
              <w:rPr>
                <w:noProof/>
                <w:webHidden/>
              </w:rPr>
              <w:fldChar w:fldCharType="separate"/>
            </w:r>
            <w:r>
              <w:rPr>
                <w:noProof/>
                <w:webHidden/>
              </w:rPr>
              <w:t>21</w:t>
            </w:r>
            <w:r>
              <w:rPr>
                <w:noProof/>
                <w:webHidden/>
              </w:rPr>
              <w:fldChar w:fldCharType="end"/>
            </w:r>
          </w:hyperlink>
        </w:p>
        <w:p w14:paraId="7AF69F2E" w14:textId="27078E5F" w:rsidR="00117D63" w:rsidRDefault="00117D63">
          <w:pPr>
            <w:pStyle w:val="TOC2"/>
            <w:rPr>
              <w:rFonts w:asciiTheme="minorHAnsi" w:hAnsiTheme="minorHAnsi"/>
              <w:noProof/>
              <w:color w:val="auto"/>
              <w:sz w:val="22"/>
              <w:szCs w:val="24"/>
              <w14:ligatures w14:val="standardContextual"/>
            </w:rPr>
          </w:pPr>
          <w:hyperlink w:anchor="_Toc219291319" w:history="1">
            <w:r w:rsidRPr="00C00585">
              <w:rPr>
                <w:rStyle w:val="af1"/>
                <w:noProof/>
                <w14:scene3d>
                  <w14:camera w14:prst="orthographicFront"/>
                  <w14:lightRig w14:rig="threePt" w14:dir="t">
                    <w14:rot w14:lat="0" w14:lon="0" w14:rev="0"/>
                  </w14:lightRig>
                </w14:scene3d>
              </w:rPr>
              <w:t>3.3.</w:t>
            </w:r>
            <w:r w:rsidRPr="00C00585">
              <w:rPr>
                <w:rStyle w:val="af1"/>
                <w:noProof/>
              </w:rPr>
              <w:t xml:space="preserve"> Test cases</w:t>
            </w:r>
            <w:r>
              <w:rPr>
                <w:noProof/>
                <w:webHidden/>
              </w:rPr>
              <w:tab/>
            </w:r>
            <w:r>
              <w:rPr>
                <w:noProof/>
                <w:webHidden/>
              </w:rPr>
              <w:fldChar w:fldCharType="begin"/>
            </w:r>
            <w:r>
              <w:rPr>
                <w:noProof/>
                <w:webHidden/>
              </w:rPr>
              <w:instrText xml:space="preserve"> PAGEREF _Toc219291319 \h </w:instrText>
            </w:r>
            <w:r>
              <w:rPr>
                <w:noProof/>
                <w:webHidden/>
              </w:rPr>
            </w:r>
            <w:r>
              <w:rPr>
                <w:noProof/>
                <w:webHidden/>
              </w:rPr>
              <w:fldChar w:fldCharType="separate"/>
            </w:r>
            <w:r>
              <w:rPr>
                <w:noProof/>
                <w:webHidden/>
              </w:rPr>
              <w:t>27</w:t>
            </w:r>
            <w:r>
              <w:rPr>
                <w:noProof/>
                <w:webHidden/>
              </w:rPr>
              <w:fldChar w:fldCharType="end"/>
            </w:r>
          </w:hyperlink>
        </w:p>
        <w:p w14:paraId="6245B1A7" w14:textId="23AF0DBB"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0" w:history="1">
            <w:r w:rsidRPr="00C00585">
              <w:rPr>
                <w:rStyle w:val="af1"/>
                <w:noProof/>
                <w14:scene3d>
                  <w14:camera w14:prst="orthographicFront"/>
                  <w14:lightRig w14:rig="threePt" w14:dir="t">
                    <w14:rot w14:lat="0" w14:lon="0" w14:rev="0"/>
                  </w14:lightRig>
                </w14:scene3d>
              </w:rPr>
              <w:t>3.3.1.</w:t>
            </w:r>
            <w:r w:rsidRPr="00C00585">
              <w:rPr>
                <w:rStyle w:val="af1"/>
                <w:noProof/>
              </w:rPr>
              <w:t xml:space="preserve"> MCD03.Test.07.Scenario.01</w:t>
            </w:r>
            <w:r>
              <w:rPr>
                <w:noProof/>
                <w:webHidden/>
              </w:rPr>
              <w:tab/>
            </w:r>
            <w:r>
              <w:rPr>
                <w:noProof/>
                <w:webHidden/>
              </w:rPr>
              <w:fldChar w:fldCharType="begin"/>
            </w:r>
            <w:r>
              <w:rPr>
                <w:noProof/>
                <w:webHidden/>
              </w:rPr>
              <w:instrText xml:space="preserve"> PAGEREF _Toc219291320 \h </w:instrText>
            </w:r>
            <w:r>
              <w:rPr>
                <w:noProof/>
                <w:webHidden/>
              </w:rPr>
            </w:r>
            <w:r>
              <w:rPr>
                <w:noProof/>
                <w:webHidden/>
              </w:rPr>
              <w:fldChar w:fldCharType="separate"/>
            </w:r>
            <w:r>
              <w:rPr>
                <w:noProof/>
                <w:webHidden/>
              </w:rPr>
              <w:t>27</w:t>
            </w:r>
            <w:r>
              <w:rPr>
                <w:noProof/>
                <w:webHidden/>
              </w:rPr>
              <w:fldChar w:fldCharType="end"/>
            </w:r>
          </w:hyperlink>
        </w:p>
        <w:p w14:paraId="26BD3CF2" w14:textId="7CE5C415"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1" w:history="1">
            <w:r w:rsidRPr="00C00585">
              <w:rPr>
                <w:rStyle w:val="af1"/>
                <w:noProof/>
                <w14:scene3d>
                  <w14:camera w14:prst="orthographicFront"/>
                  <w14:lightRig w14:rig="threePt" w14:dir="t">
                    <w14:rot w14:lat="0" w14:lon="0" w14:rev="0"/>
                  </w14:lightRig>
                </w14:scene3d>
              </w:rPr>
              <w:t>3.3.2.</w:t>
            </w:r>
            <w:r w:rsidRPr="00C00585">
              <w:rPr>
                <w:rStyle w:val="af1"/>
                <w:noProof/>
              </w:rPr>
              <w:t xml:space="preserve"> MCD19.Test.04.Scenario.01</w:t>
            </w:r>
            <w:r>
              <w:rPr>
                <w:noProof/>
                <w:webHidden/>
              </w:rPr>
              <w:tab/>
            </w:r>
            <w:r>
              <w:rPr>
                <w:noProof/>
                <w:webHidden/>
              </w:rPr>
              <w:fldChar w:fldCharType="begin"/>
            </w:r>
            <w:r>
              <w:rPr>
                <w:noProof/>
                <w:webHidden/>
              </w:rPr>
              <w:instrText xml:space="preserve"> PAGEREF _Toc219291321 \h </w:instrText>
            </w:r>
            <w:r>
              <w:rPr>
                <w:noProof/>
                <w:webHidden/>
              </w:rPr>
            </w:r>
            <w:r>
              <w:rPr>
                <w:noProof/>
                <w:webHidden/>
              </w:rPr>
              <w:fldChar w:fldCharType="separate"/>
            </w:r>
            <w:r>
              <w:rPr>
                <w:noProof/>
                <w:webHidden/>
              </w:rPr>
              <w:t>28</w:t>
            </w:r>
            <w:r>
              <w:rPr>
                <w:noProof/>
                <w:webHidden/>
              </w:rPr>
              <w:fldChar w:fldCharType="end"/>
            </w:r>
          </w:hyperlink>
        </w:p>
        <w:p w14:paraId="44D7CB42" w14:textId="43BFD0D5"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2" w:history="1">
            <w:r w:rsidRPr="00C00585">
              <w:rPr>
                <w:rStyle w:val="af1"/>
                <w:noProof/>
                <w14:scene3d>
                  <w14:camera w14:prst="orthographicFront"/>
                  <w14:lightRig w14:rig="threePt" w14:dir="t">
                    <w14:rot w14:lat="0" w14:lon="0" w14:rev="0"/>
                  </w14:lightRig>
                </w14:scene3d>
              </w:rPr>
              <w:t>3.3.3.</w:t>
            </w:r>
            <w:r w:rsidRPr="00C00585">
              <w:rPr>
                <w:rStyle w:val="af1"/>
                <w:noProof/>
              </w:rPr>
              <w:t xml:space="preserve"> MCD55.Test.01.Scenario.01</w:t>
            </w:r>
            <w:r>
              <w:rPr>
                <w:noProof/>
                <w:webHidden/>
              </w:rPr>
              <w:tab/>
            </w:r>
            <w:r>
              <w:rPr>
                <w:noProof/>
                <w:webHidden/>
              </w:rPr>
              <w:fldChar w:fldCharType="begin"/>
            </w:r>
            <w:r>
              <w:rPr>
                <w:noProof/>
                <w:webHidden/>
              </w:rPr>
              <w:instrText xml:space="preserve"> PAGEREF _Toc219291322 \h </w:instrText>
            </w:r>
            <w:r>
              <w:rPr>
                <w:noProof/>
                <w:webHidden/>
              </w:rPr>
            </w:r>
            <w:r>
              <w:rPr>
                <w:noProof/>
                <w:webHidden/>
              </w:rPr>
              <w:fldChar w:fldCharType="separate"/>
            </w:r>
            <w:r>
              <w:rPr>
                <w:noProof/>
                <w:webHidden/>
              </w:rPr>
              <w:t>29</w:t>
            </w:r>
            <w:r>
              <w:rPr>
                <w:noProof/>
                <w:webHidden/>
              </w:rPr>
              <w:fldChar w:fldCharType="end"/>
            </w:r>
          </w:hyperlink>
        </w:p>
        <w:p w14:paraId="259D776C" w14:textId="1E4DF0AE"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3" w:history="1">
            <w:r w:rsidRPr="00C00585">
              <w:rPr>
                <w:rStyle w:val="af1"/>
                <w:noProof/>
                <w14:scene3d>
                  <w14:camera w14:prst="orthographicFront"/>
                  <w14:lightRig w14:rig="threePt" w14:dir="t">
                    <w14:rot w14:lat="0" w14:lon="0" w14:rev="0"/>
                  </w14:lightRig>
                </w14:scene3d>
              </w:rPr>
              <w:t>3.3.4.</w:t>
            </w:r>
            <w:r w:rsidRPr="00C00585">
              <w:rPr>
                <w:rStyle w:val="af1"/>
                <w:noProof/>
              </w:rPr>
              <w:t xml:space="preserve"> MCM01.Test.01.Scenario.01</w:t>
            </w:r>
            <w:r>
              <w:rPr>
                <w:noProof/>
                <w:webHidden/>
              </w:rPr>
              <w:tab/>
            </w:r>
            <w:r>
              <w:rPr>
                <w:noProof/>
                <w:webHidden/>
              </w:rPr>
              <w:fldChar w:fldCharType="begin"/>
            </w:r>
            <w:r>
              <w:rPr>
                <w:noProof/>
                <w:webHidden/>
              </w:rPr>
              <w:instrText xml:space="preserve"> PAGEREF _Toc219291323 \h </w:instrText>
            </w:r>
            <w:r>
              <w:rPr>
                <w:noProof/>
                <w:webHidden/>
              </w:rPr>
            </w:r>
            <w:r>
              <w:rPr>
                <w:noProof/>
                <w:webHidden/>
              </w:rPr>
              <w:fldChar w:fldCharType="separate"/>
            </w:r>
            <w:r>
              <w:rPr>
                <w:noProof/>
                <w:webHidden/>
              </w:rPr>
              <w:t>30</w:t>
            </w:r>
            <w:r>
              <w:rPr>
                <w:noProof/>
                <w:webHidden/>
              </w:rPr>
              <w:fldChar w:fldCharType="end"/>
            </w:r>
          </w:hyperlink>
        </w:p>
        <w:p w14:paraId="24FB38E9" w14:textId="232CFFA2"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4" w:history="1">
            <w:r w:rsidRPr="00C00585">
              <w:rPr>
                <w:rStyle w:val="af1"/>
                <w:noProof/>
                <w14:scene3d>
                  <w14:camera w14:prst="orthographicFront"/>
                  <w14:lightRig w14:rig="threePt" w14:dir="t">
                    <w14:rot w14:lat="0" w14:lon="0" w14:rev="0"/>
                  </w14:lightRig>
                </w14:scene3d>
              </w:rPr>
              <w:t>3.3.5.</w:t>
            </w:r>
            <w:r w:rsidRPr="00C00585">
              <w:rPr>
                <w:rStyle w:val="af1"/>
                <w:noProof/>
              </w:rPr>
              <w:t xml:space="preserve"> MCM02.Test.02.Scenario.01</w:t>
            </w:r>
            <w:r>
              <w:rPr>
                <w:noProof/>
                <w:webHidden/>
              </w:rPr>
              <w:tab/>
            </w:r>
            <w:r>
              <w:rPr>
                <w:noProof/>
                <w:webHidden/>
              </w:rPr>
              <w:fldChar w:fldCharType="begin"/>
            </w:r>
            <w:r>
              <w:rPr>
                <w:noProof/>
                <w:webHidden/>
              </w:rPr>
              <w:instrText xml:space="preserve"> PAGEREF _Toc219291324 \h </w:instrText>
            </w:r>
            <w:r>
              <w:rPr>
                <w:noProof/>
                <w:webHidden/>
              </w:rPr>
            </w:r>
            <w:r>
              <w:rPr>
                <w:noProof/>
                <w:webHidden/>
              </w:rPr>
              <w:fldChar w:fldCharType="separate"/>
            </w:r>
            <w:r>
              <w:rPr>
                <w:noProof/>
                <w:webHidden/>
              </w:rPr>
              <w:t>31</w:t>
            </w:r>
            <w:r>
              <w:rPr>
                <w:noProof/>
                <w:webHidden/>
              </w:rPr>
              <w:fldChar w:fldCharType="end"/>
            </w:r>
          </w:hyperlink>
        </w:p>
        <w:p w14:paraId="54C311D8" w14:textId="0D01C844"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5" w:history="1">
            <w:r w:rsidRPr="00C00585">
              <w:rPr>
                <w:rStyle w:val="af1"/>
                <w:noProof/>
                <w14:scene3d>
                  <w14:camera w14:prst="orthographicFront"/>
                  <w14:lightRig w14:rig="threePt" w14:dir="t">
                    <w14:rot w14:lat="0" w14:lon="0" w14:rev="0"/>
                  </w14:lightRig>
                </w14:scene3d>
              </w:rPr>
              <w:t>3.3.6.</w:t>
            </w:r>
            <w:r w:rsidRPr="00C00585">
              <w:rPr>
                <w:rStyle w:val="af1"/>
                <w:noProof/>
              </w:rPr>
              <w:t xml:space="preserve"> MSI01.Test.16.Scenario.04</w:t>
            </w:r>
            <w:r>
              <w:rPr>
                <w:noProof/>
                <w:webHidden/>
              </w:rPr>
              <w:tab/>
            </w:r>
            <w:r>
              <w:rPr>
                <w:noProof/>
                <w:webHidden/>
              </w:rPr>
              <w:fldChar w:fldCharType="begin"/>
            </w:r>
            <w:r>
              <w:rPr>
                <w:noProof/>
                <w:webHidden/>
              </w:rPr>
              <w:instrText xml:space="preserve"> PAGEREF _Toc219291325 \h </w:instrText>
            </w:r>
            <w:r>
              <w:rPr>
                <w:noProof/>
                <w:webHidden/>
              </w:rPr>
            </w:r>
            <w:r>
              <w:rPr>
                <w:noProof/>
                <w:webHidden/>
              </w:rPr>
              <w:fldChar w:fldCharType="separate"/>
            </w:r>
            <w:r>
              <w:rPr>
                <w:noProof/>
                <w:webHidden/>
              </w:rPr>
              <w:t>32</w:t>
            </w:r>
            <w:r>
              <w:rPr>
                <w:noProof/>
                <w:webHidden/>
              </w:rPr>
              <w:fldChar w:fldCharType="end"/>
            </w:r>
          </w:hyperlink>
        </w:p>
        <w:p w14:paraId="5A906515" w14:textId="1A9A8C3C"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6" w:history="1">
            <w:r w:rsidRPr="00C00585">
              <w:rPr>
                <w:rStyle w:val="af1"/>
                <w:noProof/>
                <w14:scene3d>
                  <w14:camera w14:prst="orthographicFront"/>
                  <w14:lightRig w14:rig="threePt" w14:dir="t">
                    <w14:rot w14:lat="0" w14:lon="0" w14:rev="0"/>
                  </w14:lightRig>
                </w14:scene3d>
              </w:rPr>
              <w:t>3.3.7.</w:t>
            </w:r>
            <w:r w:rsidRPr="00C00585">
              <w:rPr>
                <w:rStyle w:val="af1"/>
                <w:noProof/>
              </w:rPr>
              <w:t xml:space="preserve"> MSI04.Test.01.Scenario.01</w:t>
            </w:r>
            <w:r>
              <w:rPr>
                <w:noProof/>
                <w:webHidden/>
              </w:rPr>
              <w:tab/>
            </w:r>
            <w:r>
              <w:rPr>
                <w:noProof/>
                <w:webHidden/>
              </w:rPr>
              <w:fldChar w:fldCharType="begin"/>
            </w:r>
            <w:r>
              <w:rPr>
                <w:noProof/>
                <w:webHidden/>
              </w:rPr>
              <w:instrText xml:space="preserve"> PAGEREF _Toc219291326 \h </w:instrText>
            </w:r>
            <w:r>
              <w:rPr>
                <w:noProof/>
                <w:webHidden/>
              </w:rPr>
            </w:r>
            <w:r>
              <w:rPr>
                <w:noProof/>
                <w:webHidden/>
              </w:rPr>
              <w:fldChar w:fldCharType="separate"/>
            </w:r>
            <w:r>
              <w:rPr>
                <w:noProof/>
                <w:webHidden/>
              </w:rPr>
              <w:t>33</w:t>
            </w:r>
            <w:r>
              <w:rPr>
                <w:noProof/>
                <w:webHidden/>
              </w:rPr>
              <w:fldChar w:fldCharType="end"/>
            </w:r>
          </w:hyperlink>
        </w:p>
        <w:p w14:paraId="7082B9C2" w14:textId="1CAA5451"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7" w:history="1">
            <w:r w:rsidRPr="00C00585">
              <w:rPr>
                <w:rStyle w:val="af1"/>
                <w:noProof/>
                <w14:scene3d>
                  <w14:camera w14:prst="orthographicFront"/>
                  <w14:lightRig w14:rig="threePt" w14:dir="t">
                    <w14:rot w14:lat="0" w14:lon="0" w14:rev="0"/>
                  </w14:lightRig>
                </w14:scene3d>
              </w:rPr>
              <w:t>3.3.8.</w:t>
            </w:r>
            <w:r w:rsidRPr="00C00585">
              <w:rPr>
                <w:rStyle w:val="af1"/>
                <w:noProof/>
              </w:rPr>
              <w:t xml:space="preserve"> MSI92.Test.01.Scenario.01</w:t>
            </w:r>
            <w:r>
              <w:rPr>
                <w:noProof/>
                <w:webHidden/>
              </w:rPr>
              <w:tab/>
            </w:r>
            <w:r>
              <w:rPr>
                <w:noProof/>
                <w:webHidden/>
              </w:rPr>
              <w:fldChar w:fldCharType="begin"/>
            </w:r>
            <w:r>
              <w:rPr>
                <w:noProof/>
                <w:webHidden/>
              </w:rPr>
              <w:instrText xml:space="preserve"> PAGEREF _Toc219291327 \h </w:instrText>
            </w:r>
            <w:r>
              <w:rPr>
                <w:noProof/>
                <w:webHidden/>
              </w:rPr>
            </w:r>
            <w:r>
              <w:rPr>
                <w:noProof/>
                <w:webHidden/>
              </w:rPr>
              <w:fldChar w:fldCharType="separate"/>
            </w:r>
            <w:r>
              <w:rPr>
                <w:noProof/>
                <w:webHidden/>
              </w:rPr>
              <w:t>34</w:t>
            </w:r>
            <w:r>
              <w:rPr>
                <w:noProof/>
                <w:webHidden/>
              </w:rPr>
              <w:fldChar w:fldCharType="end"/>
            </w:r>
          </w:hyperlink>
        </w:p>
        <w:p w14:paraId="621D2D3A" w14:textId="13E69CFE"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8" w:history="1">
            <w:r w:rsidRPr="00C00585">
              <w:rPr>
                <w:rStyle w:val="af1"/>
                <w:noProof/>
                <w14:scene3d>
                  <w14:camera w14:prst="orthographicFront"/>
                  <w14:lightRig w14:rig="threePt" w14:dir="t">
                    <w14:rot w14:lat="0" w14:lon="0" w14:rev="0"/>
                  </w14:lightRig>
                </w14:scene3d>
              </w:rPr>
              <w:t>3.3.9.</w:t>
            </w:r>
            <w:r w:rsidRPr="00C00585">
              <w:rPr>
                <w:rStyle w:val="af1"/>
                <w:noProof/>
              </w:rPr>
              <w:t xml:space="preserve"> MSI94.Test.03.Scenario.01</w:t>
            </w:r>
            <w:r>
              <w:rPr>
                <w:noProof/>
                <w:webHidden/>
              </w:rPr>
              <w:tab/>
            </w:r>
            <w:r>
              <w:rPr>
                <w:noProof/>
                <w:webHidden/>
              </w:rPr>
              <w:fldChar w:fldCharType="begin"/>
            </w:r>
            <w:r>
              <w:rPr>
                <w:noProof/>
                <w:webHidden/>
              </w:rPr>
              <w:instrText xml:space="preserve"> PAGEREF _Toc219291328 \h </w:instrText>
            </w:r>
            <w:r>
              <w:rPr>
                <w:noProof/>
                <w:webHidden/>
              </w:rPr>
            </w:r>
            <w:r>
              <w:rPr>
                <w:noProof/>
                <w:webHidden/>
              </w:rPr>
              <w:fldChar w:fldCharType="separate"/>
            </w:r>
            <w:r>
              <w:rPr>
                <w:noProof/>
                <w:webHidden/>
              </w:rPr>
              <w:t>35</w:t>
            </w:r>
            <w:r>
              <w:rPr>
                <w:noProof/>
                <w:webHidden/>
              </w:rPr>
              <w:fldChar w:fldCharType="end"/>
            </w:r>
          </w:hyperlink>
        </w:p>
        <w:p w14:paraId="145CFDB0" w14:textId="4E2A237F"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29" w:history="1">
            <w:r w:rsidRPr="00C00585">
              <w:rPr>
                <w:rStyle w:val="af1"/>
                <w:noProof/>
                <w14:scene3d>
                  <w14:camera w14:prst="orthographicFront"/>
                  <w14:lightRig w14:rig="threePt" w14:dir="t">
                    <w14:rot w14:lat="0" w14:lon="0" w14:rev="0"/>
                  </w14:lightRig>
                </w14:scene3d>
              </w:rPr>
              <w:t>3.3.10.</w:t>
            </w:r>
            <w:r w:rsidRPr="00C00585">
              <w:rPr>
                <w:rStyle w:val="af1"/>
                <w:noProof/>
              </w:rPr>
              <w:t xml:space="preserve"> USM01.Test.20.Scenario.01</w:t>
            </w:r>
            <w:r>
              <w:rPr>
                <w:noProof/>
                <w:webHidden/>
              </w:rPr>
              <w:tab/>
            </w:r>
            <w:r>
              <w:rPr>
                <w:noProof/>
                <w:webHidden/>
              </w:rPr>
              <w:fldChar w:fldCharType="begin"/>
            </w:r>
            <w:r>
              <w:rPr>
                <w:noProof/>
                <w:webHidden/>
              </w:rPr>
              <w:instrText xml:space="preserve"> PAGEREF _Toc219291329 \h </w:instrText>
            </w:r>
            <w:r>
              <w:rPr>
                <w:noProof/>
                <w:webHidden/>
              </w:rPr>
            </w:r>
            <w:r>
              <w:rPr>
                <w:noProof/>
                <w:webHidden/>
              </w:rPr>
              <w:fldChar w:fldCharType="separate"/>
            </w:r>
            <w:r>
              <w:rPr>
                <w:noProof/>
                <w:webHidden/>
              </w:rPr>
              <w:t>36</w:t>
            </w:r>
            <w:r>
              <w:rPr>
                <w:noProof/>
                <w:webHidden/>
              </w:rPr>
              <w:fldChar w:fldCharType="end"/>
            </w:r>
          </w:hyperlink>
        </w:p>
        <w:p w14:paraId="4E7D06D4" w14:textId="471CB762"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30" w:history="1">
            <w:r w:rsidRPr="00C00585">
              <w:rPr>
                <w:rStyle w:val="af1"/>
                <w:noProof/>
                <w14:scene3d>
                  <w14:camera w14:prst="orthographicFront"/>
                  <w14:lightRig w14:rig="threePt" w14:dir="t">
                    <w14:rot w14:lat="0" w14:lon="0" w14:rev="0"/>
                  </w14:lightRig>
                </w14:scene3d>
              </w:rPr>
              <w:t>3.3.11.</w:t>
            </w:r>
            <w:r w:rsidRPr="00C00585">
              <w:rPr>
                <w:rStyle w:val="af1"/>
                <w:noProof/>
              </w:rPr>
              <w:t xml:space="preserve"> USM05.Test.03.Scenario.01</w:t>
            </w:r>
            <w:r>
              <w:rPr>
                <w:noProof/>
                <w:webHidden/>
              </w:rPr>
              <w:tab/>
            </w:r>
            <w:r>
              <w:rPr>
                <w:noProof/>
                <w:webHidden/>
              </w:rPr>
              <w:fldChar w:fldCharType="begin"/>
            </w:r>
            <w:r>
              <w:rPr>
                <w:noProof/>
                <w:webHidden/>
              </w:rPr>
              <w:instrText xml:space="preserve"> PAGEREF _Toc219291330 \h </w:instrText>
            </w:r>
            <w:r>
              <w:rPr>
                <w:noProof/>
                <w:webHidden/>
              </w:rPr>
            </w:r>
            <w:r>
              <w:rPr>
                <w:noProof/>
                <w:webHidden/>
              </w:rPr>
              <w:fldChar w:fldCharType="separate"/>
            </w:r>
            <w:r>
              <w:rPr>
                <w:noProof/>
                <w:webHidden/>
              </w:rPr>
              <w:t>37</w:t>
            </w:r>
            <w:r>
              <w:rPr>
                <w:noProof/>
                <w:webHidden/>
              </w:rPr>
              <w:fldChar w:fldCharType="end"/>
            </w:r>
          </w:hyperlink>
        </w:p>
        <w:p w14:paraId="2D7BCE34" w14:textId="1C1E1499"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31" w:history="1">
            <w:r w:rsidRPr="00C00585">
              <w:rPr>
                <w:rStyle w:val="af1"/>
                <w:noProof/>
                <w14:scene3d>
                  <w14:camera w14:prst="orthographicFront"/>
                  <w14:lightRig w14:rig="threePt" w14:dir="t">
                    <w14:rot w14:lat="0" w14:lon="0" w14:rev="0"/>
                  </w14:lightRig>
                </w14:scene3d>
              </w:rPr>
              <w:t>3.3.12.</w:t>
            </w:r>
            <w:r w:rsidRPr="00C00585">
              <w:rPr>
                <w:rStyle w:val="af1"/>
                <w:noProof/>
              </w:rPr>
              <w:t xml:space="preserve"> USM50.Test.01.Scenario.01</w:t>
            </w:r>
            <w:r>
              <w:rPr>
                <w:noProof/>
                <w:webHidden/>
              </w:rPr>
              <w:tab/>
            </w:r>
            <w:r>
              <w:rPr>
                <w:noProof/>
                <w:webHidden/>
              </w:rPr>
              <w:fldChar w:fldCharType="begin"/>
            </w:r>
            <w:r>
              <w:rPr>
                <w:noProof/>
                <w:webHidden/>
              </w:rPr>
              <w:instrText xml:space="preserve"> PAGEREF _Toc219291331 \h </w:instrText>
            </w:r>
            <w:r>
              <w:rPr>
                <w:noProof/>
                <w:webHidden/>
              </w:rPr>
            </w:r>
            <w:r>
              <w:rPr>
                <w:noProof/>
                <w:webHidden/>
              </w:rPr>
              <w:fldChar w:fldCharType="separate"/>
            </w:r>
            <w:r>
              <w:rPr>
                <w:noProof/>
                <w:webHidden/>
              </w:rPr>
              <w:t>38</w:t>
            </w:r>
            <w:r>
              <w:rPr>
                <w:noProof/>
                <w:webHidden/>
              </w:rPr>
              <w:fldChar w:fldCharType="end"/>
            </w:r>
          </w:hyperlink>
        </w:p>
        <w:p w14:paraId="01A27CE8" w14:textId="7498EA02"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32" w:history="1">
            <w:r w:rsidRPr="00C00585">
              <w:rPr>
                <w:rStyle w:val="af1"/>
                <w:noProof/>
                <w14:scene3d>
                  <w14:camera w14:prst="orthographicFront"/>
                  <w14:lightRig w14:rig="threePt" w14:dir="t">
                    <w14:rot w14:lat="0" w14:lon="0" w14:rev="0"/>
                  </w14:lightRig>
                </w14:scene3d>
              </w:rPr>
              <w:t>3.3.13.</w:t>
            </w:r>
            <w:r w:rsidRPr="00C00585">
              <w:rPr>
                <w:rStyle w:val="af1"/>
                <w:noProof/>
              </w:rPr>
              <w:t xml:space="preserve"> USM92.Test.01.Scenario.01</w:t>
            </w:r>
            <w:r>
              <w:rPr>
                <w:noProof/>
                <w:webHidden/>
              </w:rPr>
              <w:tab/>
            </w:r>
            <w:r>
              <w:rPr>
                <w:noProof/>
                <w:webHidden/>
              </w:rPr>
              <w:fldChar w:fldCharType="begin"/>
            </w:r>
            <w:r>
              <w:rPr>
                <w:noProof/>
                <w:webHidden/>
              </w:rPr>
              <w:instrText xml:space="preserve"> PAGEREF _Toc219291332 \h </w:instrText>
            </w:r>
            <w:r>
              <w:rPr>
                <w:noProof/>
                <w:webHidden/>
              </w:rPr>
            </w:r>
            <w:r>
              <w:rPr>
                <w:noProof/>
                <w:webHidden/>
              </w:rPr>
              <w:fldChar w:fldCharType="separate"/>
            </w:r>
            <w:r>
              <w:rPr>
                <w:noProof/>
                <w:webHidden/>
              </w:rPr>
              <w:t>39</w:t>
            </w:r>
            <w:r>
              <w:rPr>
                <w:noProof/>
                <w:webHidden/>
              </w:rPr>
              <w:fldChar w:fldCharType="end"/>
            </w:r>
          </w:hyperlink>
        </w:p>
        <w:p w14:paraId="519E85DB" w14:textId="6C7B5086" w:rsidR="00117D63" w:rsidRDefault="00117D63">
          <w:pPr>
            <w:pStyle w:val="TOC1"/>
            <w:tabs>
              <w:tab w:val="right" w:leader="dot" w:pos="9736"/>
            </w:tabs>
            <w:rPr>
              <w:rFonts w:asciiTheme="minorHAnsi" w:hAnsiTheme="minorHAnsi"/>
              <w:b w:val="0"/>
              <w:noProof/>
              <w:color w:val="auto"/>
              <w:sz w:val="22"/>
              <w:szCs w:val="24"/>
              <w14:ligatures w14:val="standardContextual"/>
            </w:rPr>
          </w:pPr>
          <w:hyperlink w:anchor="_Toc219291333" w:history="1">
            <w:r w:rsidRPr="00C00585">
              <w:rPr>
                <w:rStyle w:val="af1"/>
                <w:noProof/>
              </w:rPr>
              <w:t>4. AMEX</w:t>
            </w:r>
            <w:r>
              <w:rPr>
                <w:noProof/>
                <w:webHidden/>
              </w:rPr>
              <w:tab/>
            </w:r>
            <w:r>
              <w:rPr>
                <w:noProof/>
                <w:webHidden/>
              </w:rPr>
              <w:fldChar w:fldCharType="begin"/>
            </w:r>
            <w:r>
              <w:rPr>
                <w:noProof/>
                <w:webHidden/>
              </w:rPr>
              <w:instrText xml:space="preserve"> PAGEREF _Toc219291333 \h </w:instrText>
            </w:r>
            <w:r>
              <w:rPr>
                <w:noProof/>
                <w:webHidden/>
              </w:rPr>
            </w:r>
            <w:r>
              <w:rPr>
                <w:noProof/>
                <w:webHidden/>
              </w:rPr>
              <w:fldChar w:fldCharType="separate"/>
            </w:r>
            <w:r>
              <w:rPr>
                <w:noProof/>
                <w:webHidden/>
              </w:rPr>
              <w:t>40</w:t>
            </w:r>
            <w:r>
              <w:rPr>
                <w:noProof/>
                <w:webHidden/>
              </w:rPr>
              <w:fldChar w:fldCharType="end"/>
            </w:r>
          </w:hyperlink>
        </w:p>
        <w:p w14:paraId="4981F787" w14:textId="41A316C0" w:rsidR="00117D63" w:rsidRDefault="00117D63">
          <w:pPr>
            <w:pStyle w:val="TOC2"/>
            <w:rPr>
              <w:rFonts w:asciiTheme="minorHAnsi" w:hAnsiTheme="minorHAnsi"/>
              <w:noProof/>
              <w:color w:val="auto"/>
              <w:sz w:val="22"/>
              <w:szCs w:val="24"/>
              <w14:ligatures w14:val="standardContextual"/>
            </w:rPr>
          </w:pPr>
          <w:hyperlink w:anchor="_Toc219291334" w:history="1">
            <w:r w:rsidRPr="00C00585">
              <w:rPr>
                <w:rStyle w:val="af1"/>
                <w:noProof/>
                <w14:scene3d>
                  <w14:camera w14:prst="orthographicFront"/>
                  <w14:lightRig w14:rig="threePt" w14:dir="t">
                    <w14:rot w14:lat="0" w14:lon="0" w14:rev="0"/>
                  </w14:lightRig>
                </w14:scene3d>
              </w:rPr>
              <w:t>4.1.</w:t>
            </w:r>
            <w:r w:rsidRPr="00C00585">
              <w:rPr>
                <w:rStyle w:val="af1"/>
                <w:noProof/>
              </w:rPr>
              <w:t xml:space="preserve"> Terminal Configuration</w:t>
            </w:r>
            <w:r>
              <w:rPr>
                <w:noProof/>
                <w:webHidden/>
              </w:rPr>
              <w:tab/>
            </w:r>
            <w:r>
              <w:rPr>
                <w:noProof/>
                <w:webHidden/>
              </w:rPr>
              <w:fldChar w:fldCharType="begin"/>
            </w:r>
            <w:r>
              <w:rPr>
                <w:noProof/>
                <w:webHidden/>
              </w:rPr>
              <w:instrText xml:space="preserve"> PAGEREF _Toc219291334 \h </w:instrText>
            </w:r>
            <w:r>
              <w:rPr>
                <w:noProof/>
                <w:webHidden/>
              </w:rPr>
            </w:r>
            <w:r>
              <w:rPr>
                <w:noProof/>
                <w:webHidden/>
              </w:rPr>
              <w:fldChar w:fldCharType="separate"/>
            </w:r>
            <w:r>
              <w:rPr>
                <w:noProof/>
                <w:webHidden/>
              </w:rPr>
              <w:t>40</w:t>
            </w:r>
            <w:r>
              <w:rPr>
                <w:noProof/>
                <w:webHidden/>
              </w:rPr>
              <w:fldChar w:fldCharType="end"/>
            </w:r>
          </w:hyperlink>
        </w:p>
        <w:p w14:paraId="1A01DA99" w14:textId="7EAB381B" w:rsidR="00117D63" w:rsidRDefault="00117D63">
          <w:pPr>
            <w:pStyle w:val="TOC2"/>
            <w:rPr>
              <w:rFonts w:asciiTheme="minorHAnsi" w:hAnsiTheme="minorHAnsi"/>
              <w:noProof/>
              <w:color w:val="auto"/>
              <w:sz w:val="22"/>
              <w:szCs w:val="24"/>
              <w14:ligatures w14:val="standardContextual"/>
            </w:rPr>
          </w:pPr>
          <w:hyperlink w:anchor="_Toc219291335" w:history="1">
            <w:r w:rsidRPr="00C00585">
              <w:rPr>
                <w:rStyle w:val="af1"/>
                <w:noProof/>
                <w14:scene3d>
                  <w14:camera w14:prst="orthographicFront"/>
                  <w14:lightRig w14:rig="threePt" w14:dir="t">
                    <w14:rot w14:lat="0" w14:lon="0" w14:rev="0"/>
                  </w14:lightRig>
                </w14:scene3d>
              </w:rPr>
              <w:t>4.2.</w:t>
            </w:r>
            <w:r w:rsidRPr="00C00585">
              <w:rPr>
                <w:rStyle w:val="af1"/>
                <w:noProof/>
              </w:rPr>
              <w:t xml:space="preserve"> Test AID &amp; CAPK</w:t>
            </w:r>
            <w:r>
              <w:rPr>
                <w:noProof/>
                <w:webHidden/>
              </w:rPr>
              <w:tab/>
            </w:r>
            <w:r>
              <w:rPr>
                <w:noProof/>
                <w:webHidden/>
              </w:rPr>
              <w:fldChar w:fldCharType="begin"/>
            </w:r>
            <w:r>
              <w:rPr>
                <w:noProof/>
                <w:webHidden/>
              </w:rPr>
              <w:instrText xml:space="preserve"> PAGEREF _Toc219291335 \h </w:instrText>
            </w:r>
            <w:r>
              <w:rPr>
                <w:noProof/>
                <w:webHidden/>
              </w:rPr>
            </w:r>
            <w:r>
              <w:rPr>
                <w:noProof/>
                <w:webHidden/>
              </w:rPr>
              <w:fldChar w:fldCharType="separate"/>
            </w:r>
            <w:r>
              <w:rPr>
                <w:noProof/>
                <w:webHidden/>
              </w:rPr>
              <w:t>41</w:t>
            </w:r>
            <w:r>
              <w:rPr>
                <w:noProof/>
                <w:webHidden/>
              </w:rPr>
              <w:fldChar w:fldCharType="end"/>
            </w:r>
          </w:hyperlink>
        </w:p>
        <w:p w14:paraId="542BF047" w14:textId="1B3E0ABE"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36" w:history="1">
            <w:r w:rsidRPr="00C00585">
              <w:rPr>
                <w:rStyle w:val="af1"/>
                <w:noProof/>
                <w14:scene3d>
                  <w14:camera w14:prst="orthographicFront"/>
                  <w14:lightRig w14:rig="threePt" w14:dir="t">
                    <w14:rot w14:lat="0" w14:lon="0" w14:rev="0"/>
                  </w14:lightRig>
                </w14:scene3d>
              </w:rPr>
              <w:t>4.2.1.</w:t>
            </w:r>
            <w:r w:rsidRPr="00C00585">
              <w:rPr>
                <w:rStyle w:val="af1"/>
                <w:noProof/>
              </w:rPr>
              <w:t xml:space="preserve"> AID</w:t>
            </w:r>
            <w:r>
              <w:rPr>
                <w:noProof/>
                <w:webHidden/>
              </w:rPr>
              <w:tab/>
            </w:r>
            <w:r>
              <w:rPr>
                <w:noProof/>
                <w:webHidden/>
              </w:rPr>
              <w:fldChar w:fldCharType="begin"/>
            </w:r>
            <w:r>
              <w:rPr>
                <w:noProof/>
                <w:webHidden/>
              </w:rPr>
              <w:instrText xml:space="preserve"> PAGEREF _Toc219291336 \h </w:instrText>
            </w:r>
            <w:r>
              <w:rPr>
                <w:noProof/>
                <w:webHidden/>
              </w:rPr>
            </w:r>
            <w:r>
              <w:rPr>
                <w:noProof/>
                <w:webHidden/>
              </w:rPr>
              <w:fldChar w:fldCharType="separate"/>
            </w:r>
            <w:r>
              <w:rPr>
                <w:noProof/>
                <w:webHidden/>
              </w:rPr>
              <w:t>41</w:t>
            </w:r>
            <w:r>
              <w:rPr>
                <w:noProof/>
                <w:webHidden/>
              </w:rPr>
              <w:fldChar w:fldCharType="end"/>
            </w:r>
          </w:hyperlink>
        </w:p>
        <w:p w14:paraId="34ADC5AF" w14:textId="3C3EFB7A"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37" w:history="1">
            <w:r w:rsidRPr="00C00585">
              <w:rPr>
                <w:rStyle w:val="af1"/>
                <w:noProof/>
                <w14:scene3d>
                  <w14:camera w14:prst="orthographicFront"/>
                  <w14:lightRig w14:rig="threePt" w14:dir="t">
                    <w14:rot w14:lat="0" w14:lon="0" w14:rev="0"/>
                  </w14:lightRig>
                </w14:scene3d>
              </w:rPr>
              <w:t>4.2.2.</w:t>
            </w:r>
            <w:r w:rsidRPr="00C00585">
              <w:rPr>
                <w:rStyle w:val="af1"/>
                <w:noProof/>
              </w:rPr>
              <w:t xml:space="preserve"> CAPK</w:t>
            </w:r>
            <w:r>
              <w:rPr>
                <w:noProof/>
                <w:webHidden/>
              </w:rPr>
              <w:tab/>
            </w:r>
            <w:r>
              <w:rPr>
                <w:noProof/>
                <w:webHidden/>
              </w:rPr>
              <w:fldChar w:fldCharType="begin"/>
            </w:r>
            <w:r>
              <w:rPr>
                <w:noProof/>
                <w:webHidden/>
              </w:rPr>
              <w:instrText xml:space="preserve"> PAGEREF _Toc219291337 \h </w:instrText>
            </w:r>
            <w:r>
              <w:rPr>
                <w:noProof/>
                <w:webHidden/>
              </w:rPr>
            </w:r>
            <w:r>
              <w:rPr>
                <w:noProof/>
                <w:webHidden/>
              </w:rPr>
              <w:fldChar w:fldCharType="separate"/>
            </w:r>
            <w:r>
              <w:rPr>
                <w:noProof/>
                <w:webHidden/>
              </w:rPr>
              <w:t>42</w:t>
            </w:r>
            <w:r>
              <w:rPr>
                <w:noProof/>
                <w:webHidden/>
              </w:rPr>
              <w:fldChar w:fldCharType="end"/>
            </w:r>
          </w:hyperlink>
        </w:p>
        <w:p w14:paraId="0985A803" w14:textId="22B26BCA" w:rsidR="00117D63" w:rsidRDefault="00117D63">
          <w:pPr>
            <w:pStyle w:val="TOC2"/>
            <w:rPr>
              <w:rFonts w:asciiTheme="minorHAnsi" w:hAnsiTheme="minorHAnsi"/>
              <w:noProof/>
              <w:color w:val="auto"/>
              <w:sz w:val="22"/>
              <w:szCs w:val="24"/>
              <w14:ligatures w14:val="standardContextual"/>
            </w:rPr>
          </w:pPr>
          <w:hyperlink w:anchor="_Toc219291338" w:history="1">
            <w:r w:rsidRPr="00C00585">
              <w:rPr>
                <w:rStyle w:val="af1"/>
                <w:noProof/>
                <w14:scene3d>
                  <w14:camera w14:prst="orthographicFront"/>
                  <w14:lightRig w14:rig="threePt" w14:dir="t">
                    <w14:rot w14:lat="0" w14:lon="0" w14:rev="0"/>
                  </w14:lightRig>
                </w14:scene3d>
              </w:rPr>
              <w:t>4.3.</w:t>
            </w:r>
            <w:r w:rsidRPr="00C00585">
              <w:rPr>
                <w:rStyle w:val="af1"/>
                <w:noProof/>
              </w:rPr>
              <w:t xml:space="preserve"> Test cases</w:t>
            </w:r>
            <w:r>
              <w:rPr>
                <w:noProof/>
                <w:webHidden/>
              </w:rPr>
              <w:tab/>
            </w:r>
            <w:r>
              <w:rPr>
                <w:noProof/>
                <w:webHidden/>
              </w:rPr>
              <w:fldChar w:fldCharType="begin"/>
            </w:r>
            <w:r>
              <w:rPr>
                <w:noProof/>
                <w:webHidden/>
              </w:rPr>
              <w:instrText xml:space="preserve"> PAGEREF _Toc219291338 \h </w:instrText>
            </w:r>
            <w:r>
              <w:rPr>
                <w:noProof/>
                <w:webHidden/>
              </w:rPr>
            </w:r>
            <w:r>
              <w:rPr>
                <w:noProof/>
                <w:webHidden/>
              </w:rPr>
              <w:fldChar w:fldCharType="separate"/>
            </w:r>
            <w:r>
              <w:rPr>
                <w:noProof/>
                <w:webHidden/>
              </w:rPr>
              <w:t>43</w:t>
            </w:r>
            <w:r>
              <w:rPr>
                <w:noProof/>
                <w:webHidden/>
              </w:rPr>
              <w:fldChar w:fldCharType="end"/>
            </w:r>
          </w:hyperlink>
        </w:p>
        <w:p w14:paraId="678B41F8" w14:textId="28F66A58"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39" w:history="1">
            <w:r w:rsidRPr="00C00585">
              <w:rPr>
                <w:rStyle w:val="af1"/>
                <w:noProof/>
                <w:lang w:val="en-GB"/>
                <w14:scene3d>
                  <w14:camera w14:prst="orthographicFront"/>
                  <w14:lightRig w14:rig="threePt" w14:dir="t">
                    <w14:rot w14:lat="0" w14:lon="0" w14:rev="0"/>
                  </w14:lightRig>
                </w14:scene3d>
              </w:rPr>
              <w:t>4.3.1.</w:t>
            </w:r>
            <w:r w:rsidRPr="00C00585">
              <w:rPr>
                <w:rStyle w:val="af1"/>
                <w:noProof/>
              </w:rPr>
              <w:t xml:space="preserve"> AXP CTL-EP001</w:t>
            </w:r>
            <w:r>
              <w:rPr>
                <w:noProof/>
                <w:webHidden/>
              </w:rPr>
              <w:tab/>
            </w:r>
            <w:r>
              <w:rPr>
                <w:noProof/>
                <w:webHidden/>
              </w:rPr>
              <w:fldChar w:fldCharType="begin"/>
            </w:r>
            <w:r>
              <w:rPr>
                <w:noProof/>
                <w:webHidden/>
              </w:rPr>
              <w:instrText xml:space="preserve"> PAGEREF _Toc219291339 \h </w:instrText>
            </w:r>
            <w:r>
              <w:rPr>
                <w:noProof/>
                <w:webHidden/>
              </w:rPr>
            </w:r>
            <w:r>
              <w:rPr>
                <w:noProof/>
                <w:webHidden/>
              </w:rPr>
              <w:fldChar w:fldCharType="separate"/>
            </w:r>
            <w:r>
              <w:rPr>
                <w:noProof/>
                <w:webHidden/>
              </w:rPr>
              <w:t>43</w:t>
            </w:r>
            <w:r>
              <w:rPr>
                <w:noProof/>
                <w:webHidden/>
              </w:rPr>
              <w:fldChar w:fldCharType="end"/>
            </w:r>
          </w:hyperlink>
        </w:p>
        <w:p w14:paraId="646EC0DA" w14:textId="77FDEC0E"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40" w:history="1">
            <w:r w:rsidRPr="00C00585">
              <w:rPr>
                <w:rStyle w:val="af1"/>
                <w:noProof/>
                <w14:scene3d>
                  <w14:camera w14:prst="orthographicFront"/>
                  <w14:lightRig w14:rig="threePt" w14:dir="t">
                    <w14:rot w14:lat="0" w14:lon="0" w14:rev="0"/>
                  </w14:lightRig>
                </w14:scene3d>
              </w:rPr>
              <w:t>4.3.2.</w:t>
            </w:r>
            <w:r w:rsidRPr="00C00585">
              <w:rPr>
                <w:rStyle w:val="af1"/>
                <w:noProof/>
              </w:rPr>
              <w:t xml:space="preserve"> AXP EP001</w:t>
            </w:r>
            <w:r>
              <w:rPr>
                <w:noProof/>
                <w:webHidden/>
              </w:rPr>
              <w:tab/>
            </w:r>
            <w:r>
              <w:rPr>
                <w:noProof/>
                <w:webHidden/>
              </w:rPr>
              <w:fldChar w:fldCharType="begin"/>
            </w:r>
            <w:r>
              <w:rPr>
                <w:noProof/>
                <w:webHidden/>
              </w:rPr>
              <w:instrText xml:space="preserve"> PAGEREF _Toc219291340 \h </w:instrText>
            </w:r>
            <w:r>
              <w:rPr>
                <w:noProof/>
                <w:webHidden/>
              </w:rPr>
            </w:r>
            <w:r>
              <w:rPr>
                <w:noProof/>
                <w:webHidden/>
              </w:rPr>
              <w:fldChar w:fldCharType="separate"/>
            </w:r>
            <w:r>
              <w:rPr>
                <w:noProof/>
                <w:webHidden/>
              </w:rPr>
              <w:t>44</w:t>
            </w:r>
            <w:r>
              <w:rPr>
                <w:noProof/>
                <w:webHidden/>
              </w:rPr>
              <w:fldChar w:fldCharType="end"/>
            </w:r>
          </w:hyperlink>
        </w:p>
        <w:p w14:paraId="07E94B68" w14:textId="6EE169D5"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41" w:history="1">
            <w:r w:rsidRPr="00C00585">
              <w:rPr>
                <w:rStyle w:val="af1"/>
                <w:noProof/>
                <w14:scene3d>
                  <w14:camera w14:prst="orthographicFront"/>
                  <w14:lightRig w14:rig="threePt" w14:dir="t">
                    <w14:rot w14:lat="0" w14:lon="0" w14:rev="0"/>
                  </w14:lightRig>
                </w14:scene3d>
              </w:rPr>
              <w:t>4.3.3.</w:t>
            </w:r>
            <w:r w:rsidRPr="00C00585">
              <w:rPr>
                <w:rStyle w:val="af1"/>
                <w:noProof/>
              </w:rPr>
              <w:t xml:space="preserve"> AXP EP003</w:t>
            </w:r>
            <w:r>
              <w:rPr>
                <w:noProof/>
                <w:webHidden/>
              </w:rPr>
              <w:tab/>
            </w:r>
            <w:r>
              <w:rPr>
                <w:noProof/>
                <w:webHidden/>
              </w:rPr>
              <w:fldChar w:fldCharType="begin"/>
            </w:r>
            <w:r>
              <w:rPr>
                <w:noProof/>
                <w:webHidden/>
              </w:rPr>
              <w:instrText xml:space="preserve"> PAGEREF _Toc219291341 \h </w:instrText>
            </w:r>
            <w:r>
              <w:rPr>
                <w:noProof/>
                <w:webHidden/>
              </w:rPr>
            </w:r>
            <w:r>
              <w:rPr>
                <w:noProof/>
                <w:webHidden/>
              </w:rPr>
              <w:fldChar w:fldCharType="separate"/>
            </w:r>
            <w:r>
              <w:rPr>
                <w:noProof/>
                <w:webHidden/>
              </w:rPr>
              <w:t>44</w:t>
            </w:r>
            <w:r>
              <w:rPr>
                <w:noProof/>
                <w:webHidden/>
              </w:rPr>
              <w:fldChar w:fldCharType="end"/>
            </w:r>
          </w:hyperlink>
        </w:p>
        <w:p w14:paraId="1BFE90F4" w14:textId="72BAB9C5"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42" w:history="1">
            <w:r w:rsidRPr="00C00585">
              <w:rPr>
                <w:rStyle w:val="af1"/>
                <w:noProof/>
                <w14:scene3d>
                  <w14:camera w14:prst="orthographicFront"/>
                  <w14:lightRig w14:rig="threePt" w14:dir="t">
                    <w14:rot w14:lat="0" w14:lon="0" w14:rev="0"/>
                  </w14:lightRig>
                </w14:scene3d>
              </w:rPr>
              <w:t>4.3.4.</w:t>
            </w:r>
            <w:r w:rsidRPr="00C00585">
              <w:rPr>
                <w:rStyle w:val="af1"/>
                <w:noProof/>
              </w:rPr>
              <w:t xml:space="preserve"> AXP EP018</w:t>
            </w:r>
            <w:r>
              <w:rPr>
                <w:noProof/>
                <w:webHidden/>
              </w:rPr>
              <w:tab/>
            </w:r>
            <w:r>
              <w:rPr>
                <w:noProof/>
                <w:webHidden/>
              </w:rPr>
              <w:fldChar w:fldCharType="begin"/>
            </w:r>
            <w:r>
              <w:rPr>
                <w:noProof/>
                <w:webHidden/>
              </w:rPr>
              <w:instrText xml:space="preserve"> PAGEREF _Toc219291342 \h </w:instrText>
            </w:r>
            <w:r>
              <w:rPr>
                <w:noProof/>
                <w:webHidden/>
              </w:rPr>
            </w:r>
            <w:r>
              <w:rPr>
                <w:noProof/>
                <w:webHidden/>
              </w:rPr>
              <w:fldChar w:fldCharType="separate"/>
            </w:r>
            <w:r>
              <w:rPr>
                <w:noProof/>
                <w:webHidden/>
              </w:rPr>
              <w:t>44</w:t>
            </w:r>
            <w:r>
              <w:rPr>
                <w:noProof/>
                <w:webHidden/>
              </w:rPr>
              <w:fldChar w:fldCharType="end"/>
            </w:r>
          </w:hyperlink>
        </w:p>
        <w:p w14:paraId="100B8EA6" w14:textId="40290247" w:rsidR="00117D63" w:rsidRDefault="00117D63">
          <w:pPr>
            <w:pStyle w:val="TOC1"/>
            <w:tabs>
              <w:tab w:val="right" w:leader="dot" w:pos="9736"/>
            </w:tabs>
            <w:rPr>
              <w:rFonts w:asciiTheme="minorHAnsi" w:hAnsiTheme="minorHAnsi"/>
              <w:b w:val="0"/>
              <w:noProof/>
              <w:color w:val="auto"/>
              <w:sz w:val="22"/>
              <w:szCs w:val="24"/>
              <w14:ligatures w14:val="standardContextual"/>
            </w:rPr>
          </w:pPr>
          <w:hyperlink w:anchor="_Toc219291343" w:history="1">
            <w:r w:rsidRPr="00C00585">
              <w:rPr>
                <w:rStyle w:val="af1"/>
                <w:noProof/>
              </w:rPr>
              <w:t>5. Discover</w:t>
            </w:r>
            <w:r>
              <w:rPr>
                <w:noProof/>
                <w:webHidden/>
              </w:rPr>
              <w:tab/>
            </w:r>
            <w:r>
              <w:rPr>
                <w:noProof/>
                <w:webHidden/>
              </w:rPr>
              <w:fldChar w:fldCharType="begin"/>
            </w:r>
            <w:r>
              <w:rPr>
                <w:noProof/>
                <w:webHidden/>
              </w:rPr>
              <w:instrText xml:space="preserve"> PAGEREF _Toc219291343 \h </w:instrText>
            </w:r>
            <w:r>
              <w:rPr>
                <w:noProof/>
                <w:webHidden/>
              </w:rPr>
            </w:r>
            <w:r>
              <w:rPr>
                <w:noProof/>
                <w:webHidden/>
              </w:rPr>
              <w:fldChar w:fldCharType="separate"/>
            </w:r>
            <w:r>
              <w:rPr>
                <w:noProof/>
                <w:webHidden/>
              </w:rPr>
              <w:t>45</w:t>
            </w:r>
            <w:r>
              <w:rPr>
                <w:noProof/>
                <w:webHidden/>
              </w:rPr>
              <w:fldChar w:fldCharType="end"/>
            </w:r>
          </w:hyperlink>
        </w:p>
        <w:p w14:paraId="266C3E03" w14:textId="10B4E3D9" w:rsidR="00117D63" w:rsidRDefault="00117D63">
          <w:pPr>
            <w:pStyle w:val="TOC2"/>
            <w:rPr>
              <w:rFonts w:asciiTheme="minorHAnsi" w:hAnsiTheme="minorHAnsi"/>
              <w:noProof/>
              <w:color w:val="auto"/>
              <w:sz w:val="22"/>
              <w:szCs w:val="24"/>
              <w14:ligatures w14:val="standardContextual"/>
            </w:rPr>
          </w:pPr>
          <w:hyperlink w:anchor="_Toc219291344" w:history="1">
            <w:r w:rsidRPr="00C00585">
              <w:rPr>
                <w:rStyle w:val="af1"/>
                <w:noProof/>
                <w14:scene3d>
                  <w14:camera w14:prst="orthographicFront"/>
                  <w14:lightRig w14:rig="threePt" w14:dir="t">
                    <w14:rot w14:lat="0" w14:lon="0" w14:rev="0"/>
                  </w14:lightRig>
                </w14:scene3d>
              </w:rPr>
              <w:t>5.1.</w:t>
            </w:r>
            <w:r w:rsidRPr="00C00585">
              <w:rPr>
                <w:rStyle w:val="af1"/>
                <w:noProof/>
              </w:rPr>
              <w:t xml:space="preserve"> Terminal Configuration</w:t>
            </w:r>
            <w:r>
              <w:rPr>
                <w:noProof/>
                <w:webHidden/>
              </w:rPr>
              <w:tab/>
            </w:r>
            <w:r>
              <w:rPr>
                <w:noProof/>
                <w:webHidden/>
              </w:rPr>
              <w:fldChar w:fldCharType="begin"/>
            </w:r>
            <w:r>
              <w:rPr>
                <w:noProof/>
                <w:webHidden/>
              </w:rPr>
              <w:instrText xml:space="preserve"> PAGEREF _Toc219291344 \h </w:instrText>
            </w:r>
            <w:r>
              <w:rPr>
                <w:noProof/>
                <w:webHidden/>
              </w:rPr>
            </w:r>
            <w:r>
              <w:rPr>
                <w:noProof/>
                <w:webHidden/>
              </w:rPr>
              <w:fldChar w:fldCharType="separate"/>
            </w:r>
            <w:r>
              <w:rPr>
                <w:noProof/>
                <w:webHidden/>
              </w:rPr>
              <w:t>45</w:t>
            </w:r>
            <w:r>
              <w:rPr>
                <w:noProof/>
                <w:webHidden/>
              </w:rPr>
              <w:fldChar w:fldCharType="end"/>
            </w:r>
          </w:hyperlink>
        </w:p>
        <w:p w14:paraId="2193CC6A" w14:textId="39B7EF9E" w:rsidR="00117D63" w:rsidRDefault="00117D63">
          <w:pPr>
            <w:pStyle w:val="TOC2"/>
            <w:rPr>
              <w:rFonts w:asciiTheme="minorHAnsi" w:hAnsiTheme="minorHAnsi"/>
              <w:noProof/>
              <w:color w:val="auto"/>
              <w:sz w:val="22"/>
              <w:szCs w:val="24"/>
              <w14:ligatures w14:val="standardContextual"/>
            </w:rPr>
          </w:pPr>
          <w:hyperlink w:anchor="_Toc219291345" w:history="1">
            <w:r w:rsidRPr="00C00585">
              <w:rPr>
                <w:rStyle w:val="af1"/>
                <w:noProof/>
                <w14:scene3d>
                  <w14:camera w14:prst="orthographicFront"/>
                  <w14:lightRig w14:rig="threePt" w14:dir="t">
                    <w14:rot w14:lat="0" w14:lon="0" w14:rev="0"/>
                  </w14:lightRig>
                </w14:scene3d>
              </w:rPr>
              <w:t>5.2.</w:t>
            </w:r>
            <w:r w:rsidRPr="00C00585">
              <w:rPr>
                <w:rStyle w:val="af1"/>
                <w:noProof/>
              </w:rPr>
              <w:t xml:space="preserve"> Test AID &amp; CAPK</w:t>
            </w:r>
            <w:r>
              <w:rPr>
                <w:noProof/>
                <w:webHidden/>
              </w:rPr>
              <w:tab/>
            </w:r>
            <w:r>
              <w:rPr>
                <w:noProof/>
                <w:webHidden/>
              </w:rPr>
              <w:fldChar w:fldCharType="begin"/>
            </w:r>
            <w:r>
              <w:rPr>
                <w:noProof/>
                <w:webHidden/>
              </w:rPr>
              <w:instrText xml:space="preserve"> PAGEREF _Toc219291345 \h </w:instrText>
            </w:r>
            <w:r>
              <w:rPr>
                <w:noProof/>
                <w:webHidden/>
              </w:rPr>
            </w:r>
            <w:r>
              <w:rPr>
                <w:noProof/>
                <w:webHidden/>
              </w:rPr>
              <w:fldChar w:fldCharType="separate"/>
            </w:r>
            <w:r>
              <w:rPr>
                <w:noProof/>
                <w:webHidden/>
              </w:rPr>
              <w:t>46</w:t>
            </w:r>
            <w:r>
              <w:rPr>
                <w:noProof/>
                <w:webHidden/>
              </w:rPr>
              <w:fldChar w:fldCharType="end"/>
            </w:r>
          </w:hyperlink>
        </w:p>
        <w:p w14:paraId="3E15B162" w14:textId="4DA179A8"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46" w:history="1">
            <w:r w:rsidRPr="00C00585">
              <w:rPr>
                <w:rStyle w:val="af1"/>
                <w:noProof/>
                <w14:scene3d>
                  <w14:camera w14:prst="orthographicFront"/>
                  <w14:lightRig w14:rig="threePt" w14:dir="t">
                    <w14:rot w14:lat="0" w14:lon="0" w14:rev="0"/>
                  </w14:lightRig>
                </w14:scene3d>
              </w:rPr>
              <w:t>5.2.1.</w:t>
            </w:r>
            <w:r w:rsidRPr="00C00585">
              <w:rPr>
                <w:rStyle w:val="af1"/>
                <w:noProof/>
              </w:rPr>
              <w:t xml:space="preserve"> AID</w:t>
            </w:r>
            <w:r>
              <w:rPr>
                <w:noProof/>
                <w:webHidden/>
              </w:rPr>
              <w:tab/>
            </w:r>
            <w:r>
              <w:rPr>
                <w:noProof/>
                <w:webHidden/>
              </w:rPr>
              <w:fldChar w:fldCharType="begin"/>
            </w:r>
            <w:r>
              <w:rPr>
                <w:noProof/>
                <w:webHidden/>
              </w:rPr>
              <w:instrText xml:space="preserve"> PAGEREF _Toc219291346 \h </w:instrText>
            </w:r>
            <w:r>
              <w:rPr>
                <w:noProof/>
                <w:webHidden/>
              </w:rPr>
            </w:r>
            <w:r>
              <w:rPr>
                <w:noProof/>
                <w:webHidden/>
              </w:rPr>
              <w:fldChar w:fldCharType="separate"/>
            </w:r>
            <w:r>
              <w:rPr>
                <w:noProof/>
                <w:webHidden/>
              </w:rPr>
              <w:t>46</w:t>
            </w:r>
            <w:r>
              <w:rPr>
                <w:noProof/>
                <w:webHidden/>
              </w:rPr>
              <w:fldChar w:fldCharType="end"/>
            </w:r>
          </w:hyperlink>
        </w:p>
        <w:p w14:paraId="6142E340" w14:textId="0C9AFBB9"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47" w:history="1">
            <w:r w:rsidRPr="00C00585">
              <w:rPr>
                <w:rStyle w:val="af1"/>
                <w:noProof/>
                <w14:scene3d>
                  <w14:camera w14:prst="orthographicFront"/>
                  <w14:lightRig w14:rig="threePt" w14:dir="t">
                    <w14:rot w14:lat="0" w14:lon="0" w14:rev="0"/>
                  </w14:lightRig>
                </w14:scene3d>
              </w:rPr>
              <w:t>5.2.2.</w:t>
            </w:r>
            <w:r w:rsidRPr="00C00585">
              <w:rPr>
                <w:rStyle w:val="af1"/>
                <w:noProof/>
              </w:rPr>
              <w:t xml:space="preserve"> CAPK</w:t>
            </w:r>
            <w:r>
              <w:rPr>
                <w:noProof/>
                <w:webHidden/>
              </w:rPr>
              <w:tab/>
            </w:r>
            <w:r>
              <w:rPr>
                <w:noProof/>
                <w:webHidden/>
              </w:rPr>
              <w:fldChar w:fldCharType="begin"/>
            </w:r>
            <w:r>
              <w:rPr>
                <w:noProof/>
                <w:webHidden/>
              </w:rPr>
              <w:instrText xml:space="preserve"> PAGEREF _Toc219291347 \h </w:instrText>
            </w:r>
            <w:r>
              <w:rPr>
                <w:noProof/>
                <w:webHidden/>
              </w:rPr>
            </w:r>
            <w:r>
              <w:rPr>
                <w:noProof/>
                <w:webHidden/>
              </w:rPr>
              <w:fldChar w:fldCharType="separate"/>
            </w:r>
            <w:r>
              <w:rPr>
                <w:noProof/>
                <w:webHidden/>
              </w:rPr>
              <w:t>48</w:t>
            </w:r>
            <w:r>
              <w:rPr>
                <w:noProof/>
                <w:webHidden/>
              </w:rPr>
              <w:fldChar w:fldCharType="end"/>
            </w:r>
          </w:hyperlink>
        </w:p>
        <w:p w14:paraId="5E15089B" w14:textId="10A285D1" w:rsidR="00117D63" w:rsidRDefault="00117D63">
          <w:pPr>
            <w:pStyle w:val="TOC2"/>
            <w:rPr>
              <w:rFonts w:asciiTheme="minorHAnsi" w:hAnsiTheme="minorHAnsi"/>
              <w:noProof/>
              <w:color w:val="auto"/>
              <w:sz w:val="22"/>
              <w:szCs w:val="24"/>
              <w14:ligatures w14:val="standardContextual"/>
            </w:rPr>
          </w:pPr>
          <w:hyperlink w:anchor="_Toc219291348" w:history="1">
            <w:r w:rsidRPr="00C00585">
              <w:rPr>
                <w:rStyle w:val="af1"/>
                <w:noProof/>
                <w14:scene3d>
                  <w14:camera w14:prst="orthographicFront"/>
                  <w14:lightRig w14:rig="threePt" w14:dir="t">
                    <w14:rot w14:lat="0" w14:lon="0" w14:rev="0"/>
                  </w14:lightRig>
                </w14:scene3d>
              </w:rPr>
              <w:t>5.3.</w:t>
            </w:r>
            <w:r w:rsidRPr="00C00585">
              <w:rPr>
                <w:rStyle w:val="af1"/>
                <w:noProof/>
              </w:rPr>
              <w:t xml:space="preserve"> Test cases</w:t>
            </w:r>
            <w:r>
              <w:rPr>
                <w:noProof/>
                <w:webHidden/>
              </w:rPr>
              <w:tab/>
            </w:r>
            <w:r>
              <w:rPr>
                <w:noProof/>
                <w:webHidden/>
              </w:rPr>
              <w:fldChar w:fldCharType="begin"/>
            </w:r>
            <w:r>
              <w:rPr>
                <w:noProof/>
                <w:webHidden/>
              </w:rPr>
              <w:instrText xml:space="preserve"> PAGEREF _Toc219291348 \h </w:instrText>
            </w:r>
            <w:r>
              <w:rPr>
                <w:noProof/>
                <w:webHidden/>
              </w:rPr>
            </w:r>
            <w:r>
              <w:rPr>
                <w:noProof/>
                <w:webHidden/>
              </w:rPr>
              <w:fldChar w:fldCharType="separate"/>
            </w:r>
            <w:r>
              <w:rPr>
                <w:noProof/>
                <w:webHidden/>
              </w:rPr>
              <w:t>50</w:t>
            </w:r>
            <w:r>
              <w:rPr>
                <w:noProof/>
                <w:webHidden/>
              </w:rPr>
              <w:fldChar w:fldCharType="end"/>
            </w:r>
          </w:hyperlink>
        </w:p>
        <w:p w14:paraId="67F813E6" w14:textId="49BA7E0E"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49" w:history="1">
            <w:r w:rsidRPr="00C00585">
              <w:rPr>
                <w:rStyle w:val="af1"/>
                <w:noProof/>
                <w:lang w:val="en-GB"/>
                <w14:scene3d>
                  <w14:camera w14:prst="orthographicFront"/>
                  <w14:lightRig w14:rig="threePt" w14:dir="t">
                    <w14:rot w14:lat="0" w14:lon="0" w14:rev="0"/>
                  </w14:lightRig>
                </w14:scene3d>
              </w:rPr>
              <w:t>5.3.1.</w:t>
            </w:r>
            <w:r w:rsidRPr="00C00585">
              <w:rPr>
                <w:rStyle w:val="af1"/>
                <w:noProof/>
                <w:lang w:val="en-GB"/>
              </w:rPr>
              <w:t xml:space="preserve"> DGN_DPAS_L3_CL_086</w:t>
            </w:r>
            <w:r>
              <w:rPr>
                <w:noProof/>
                <w:webHidden/>
              </w:rPr>
              <w:tab/>
            </w:r>
            <w:r>
              <w:rPr>
                <w:noProof/>
                <w:webHidden/>
              </w:rPr>
              <w:fldChar w:fldCharType="begin"/>
            </w:r>
            <w:r>
              <w:rPr>
                <w:noProof/>
                <w:webHidden/>
              </w:rPr>
              <w:instrText xml:space="preserve"> PAGEREF _Toc219291349 \h </w:instrText>
            </w:r>
            <w:r>
              <w:rPr>
                <w:noProof/>
                <w:webHidden/>
              </w:rPr>
            </w:r>
            <w:r>
              <w:rPr>
                <w:noProof/>
                <w:webHidden/>
              </w:rPr>
              <w:fldChar w:fldCharType="separate"/>
            </w:r>
            <w:r>
              <w:rPr>
                <w:noProof/>
                <w:webHidden/>
              </w:rPr>
              <w:t>50</w:t>
            </w:r>
            <w:r>
              <w:rPr>
                <w:noProof/>
                <w:webHidden/>
              </w:rPr>
              <w:fldChar w:fldCharType="end"/>
            </w:r>
          </w:hyperlink>
        </w:p>
        <w:p w14:paraId="3320467B" w14:textId="3CBAE53C" w:rsidR="00117D63" w:rsidRDefault="00117D63">
          <w:pPr>
            <w:pStyle w:val="TOC1"/>
            <w:tabs>
              <w:tab w:val="right" w:leader="dot" w:pos="9736"/>
            </w:tabs>
            <w:rPr>
              <w:rFonts w:asciiTheme="minorHAnsi" w:hAnsiTheme="minorHAnsi"/>
              <w:b w:val="0"/>
              <w:noProof/>
              <w:color w:val="auto"/>
              <w:sz w:val="22"/>
              <w:szCs w:val="24"/>
              <w14:ligatures w14:val="standardContextual"/>
            </w:rPr>
          </w:pPr>
          <w:hyperlink w:anchor="_Toc219291350" w:history="1">
            <w:r w:rsidRPr="00C00585">
              <w:rPr>
                <w:rStyle w:val="af1"/>
                <w:noProof/>
              </w:rPr>
              <w:t>6. JCB</w:t>
            </w:r>
            <w:r>
              <w:rPr>
                <w:noProof/>
                <w:webHidden/>
              </w:rPr>
              <w:tab/>
            </w:r>
            <w:r>
              <w:rPr>
                <w:noProof/>
                <w:webHidden/>
              </w:rPr>
              <w:fldChar w:fldCharType="begin"/>
            </w:r>
            <w:r>
              <w:rPr>
                <w:noProof/>
                <w:webHidden/>
              </w:rPr>
              <w:instrText xml:space="preserve"> PAGEREF _Toc219291350 \h </w:instrText>
            </w:r>
            <w:r>
              <w:rPr>
                <w:noProof/>
                <w:webHidden/>
              </w:rPr>
            </w:r>
            <w:r>
              <w:rPr>
                <w:noProof/>
                <w:webHidden/>
              </w:rPr>
              <w:fldChar w:fldCharType="separate"/>
            </w:r>
            <w:r>
              <w:rPr>
                <w:noProof/>
                <w:webHidden/>
              </w:rPr>
              <w:t>51</w:t>
            </w:r>
            <w:r>
              <w:rPr>
                <w:noProof/>
                <w:webHidden/>
              </w:rPr>
              <w:fldChar w:fldCharType="end"/>
            </w:r>
          </w:hyperlink>
        </w:p>
        <w:p w14:paraId="783CB40C" w14:textId="3437AD9D" w:rsidR="00117D63" w:rsidRDefault="00117D63">
          <w:pPr>
            <w:pStyle w:val="TOC2"/>
            <w:rPr>
              <w:rFonts w:asciiTheme="minorHAnsi" w:hAnsiTheme="minorHAnsi"/>
              <w:noProof/>
              <w:color w:val="auto"/>
              <w:sz w:val="22"/>
              <w:szCs w:val="24"/>
              <w14:ligatures w14:val="standardContextual"/>
            </w:rPr>
          </w:pPr>
          <w:hyperlink w:anchor="_Toc219291351" w:history="1">
            <w:r w:rsidRPr="00C00585">
              <w:rPr>
                <w:rStyle w:val="af1"/>
                <w:noProof/>
                <w14:scene3d>
                  <w14:camera w14:prst="orthographicFront"/>
                  <w14:lightRig w14:rig="threePt" w14:dir="t">
                    <w14:rot w14:lat="0" w14:lon="0" w14:rev="0"/>
                  </w14:lightRig>
                </w14:scene3d>
              </w:rPr>
              <w:t>6.1.</w:t>
            </w:r>
            <w:r w:rsidRPr="00C00585">
              <w:rPr>
                <w:rStyle w:val="af1"/>
                <w:noProof/>
              </w:rPr>
              <w:t xml:space="preserve"> Terminal Configuration</w:t>
            </w:r>
            <w:r>
              <w:rPr>
                <w:noProof/>
                <w:webHidden/>
              </w:rPr>
              <w:tab/>
            </w:r>
            <w:r>
              <w:rPr>
                <w:noProof/>
                <w:webHidden/>
              </w:rPr>
              <w:fldChar w:fldCharType="begin"/>
            </w:r>
            <w:r>
              <w:rPr>
                <w:noProof/>
                <w:webHidden/>
              </w:rPr>
              <w:instrText xml:space="preserve"> PAGEREF _Toc219291351 \h </w:instrText>
            </w:r>
            <w:r>
              <w:rPr>
                <w:noProof/>
                <w:webHidden/>
              </w:rPr>
            </w:r>
            <w:r>
              <w:rPr>
                <w:noProof/>
                <w:webHidden/>
              </w:rPr>
              <w:fldChar w:fldCharType="separate"/>
            </w:r>
            <w:r>
              <w:rPr>
                <w:noProof/>
                <w:webHidden/>
              </w:rPr>
              <w:t>51</w:t>
            </w:r>
            <w:r>
              <w:rPr>
                <w:noProof/>
                <w:webHidden/>
              </w:rPr>
              <w:fldChar w:fldCharType="end"/>
            </w:r>
          </w:hyperlink>
        </w:p>
        <w:p w14:paraId="4BD4289E" w14:textId="08A2743E" w:rsidR="00117D63" w:rsidRDefault="00117D63">
          <w:pPr>
            <w:pStyle w:val="TOC2"/>
            <w:rPr>
              <w:rFonts w:asciiTheme="minorHAnsi" w:hAnsiTheme="minorHAnsi"/>
              <w:noProof/>
              <w:color w:val="auto"/>
              <w:sz w:val="22"/>
              <w:szCs w:val="24"/>
              <w14:ligatures w14:val="standardContextual"/>
            </w:rPr>
          </w:pPr>
          <w:hyperlink w:anchor="_Toc219291352" w:history="1">
            <w:r w:rsidRPr="00C00585">
              <w:rPr>
                <w:rStyle w:val="af1"/>
                <w:noProof/>
                <w14:scene3d>
                  <w14:camera w14:prst="orthographicFront"/>
                  <w14:lightRig w14:rig="threePt" w14:dir="t">
                    <w14:rot w14:lat="0" w14:lon="0" w14:rev="0"/>
                  </w14:lightRig>
                </w14:scene3d>
              </w:rPr>
              <w:t>6.2.</w:t>
            </w:r>
            <w:r w:rsidRPr="00C00585">
              <w:rPr>
                <w:rStyle w:val="af1"/>
                <w:noProof/>
              </w:rPr>
              <w:t xml:space="preserve"> Test AID &amp; CAPK</w:t>
            </w:r>
            <w:r>
              <w:rPr>
                <w:noProof/>
                <w:webHidden/>
              </w:rPr>
              <w:tab/>
            </w:r>
            <w:r>
              <w:rPr>
                <w:noProof/>
                <w:webHidden/>
              </w:rPr>
              <w:fldChar w:fldCharType="begin"/>
            </w:r>
            <w:r>
              <w:rPr>
                <w:noProof/>
                <w:webHidden/>
              </w:rPr>
              <w:instrText xml:space="preserve"> PAGEREF _Toc219291352 \h </w:instrText>
            </w:r>
            <w:r>
              <w:rPr>
                <w:noProof/>
                <w:webHidden/>
              </w:rPr>
            </w:r>
            <w:r>
              <w:rPr>
                <w:noProof/>
                <w:webHidden/>
              </w:rPr>
              <w:fldChar w:fldCharType="separate"/>
            </w:r>
            <w:r>
              <w:rPr>
                <w:noProof/>
                <w:webHidden/>
              </w:rPr>
              <w:t>52</w:t>
            </w:r>
            <w:r>
              <w:rPr>
                <w:noProof/>
                <w:webHidden/>
              </w:rPr>
              <w:fldChar w:fldCharType="end"/>
            </w:r>
          </w:hyperlink>
        </w:p>
        <w:p w14:paraId="252723C5" w14:textId="7B4510C5"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53" w:history="1">
            <w:r w:rsidRPr="00C00585">
              <w:rPr>
                <w:rStyle w:val="af1"/>
                <w:noProof/>
                <w14:scene3d>
                  <w14:camera w14:prst="orthographicFront"/>
                  <w14:lightRig w14:rig="threePt" w14:dir="t">
                    <w14:rot w14:lat="0" w14:lon="0" w14:rev="0"/>
                  </w14:lightRig>
                </w14:scene3d>
              </w:rPr>
              <w:t>6.2.1.</w:t>
            </w:r>
            <w:r w:rsidRPr="00C00585">
              <w:rPr>
                <w:rStyle w:val="af1"/>
                <w:noProof/>
              </w:rPr>
              <w:t xml:space="preserve"> AID</w:t>
            </w:r>
            <w:r>
              <w:rPr>
                <w:noProof/>
                <w:webHidden/>
              </w:rPr>
              <w:tab/>
            </w:r>
            <w:r>
              <w:rPr>
                <w:noProof/>
                <w:webHidden/>
              </w:rPr>
              <w:fldChar w:fldCharType="begin"/>
            </w:r>
            <w:r>
              <w:rPr>
                <w:noProof/>
                <w:webHidden/>
              </w:rPr>
              <w:instrText xml:space="preserve"> PAGEREF _Toc219291353 \h </w:instrText>
            </w:r>
            <w:r>
              <w:rPr>
                <w:noProof/>
                <w:webHidden/>
              </w:rPr>
            </w:r>
            <w:r>
              <w:rPr>
                <w:noProof/>
                <w:webHidden/>
              </w:rPr>
              <w:fldChar w:fldCharType="separate"/>
            </w:r>
            <w:r>
              <w:rPr>
                <w:noProof/>
                <w:webHidden/>
              </w:rPr>
              <w:t>52</w:t>
            </w:r>
            <w:r>
              <w:rPr>
                <w:noProof/>
                <w:webHidden/>
              </w:rPr>
              <w:fldChar w:fldCharType="end"/>
            </w:r>
          </w:hyperlink>
        </w:p>
        <w:p w14:paraId="69940565" w14:textId="7D590FD9"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54" w:history="1">
            <w:r w:rsidRPr="00C00585">
              <w:rPr>
                <w:rStyle w:val="af1"/>
                <w:noProof/>
                <w14:scene3d>
                  <w14:camera w14:prst="orthographicFront"/>
                  <w14:lightRig w14:rig="threePt" w14:dir="t">
                    <w14:rot w14:lat="0" w14:lon="0" w14:rev="0"/>
                  </w14:lightRig>
                </w14:scene3d>
              </w:rPr>
              <w:t>6.2.2.</w:t>
            </w:r>
            <w:r w:rsidRPr="00C00585">
              <w:rPr>
                <w:rStyle w:val="af1"/>
                <w:noProof/>
              </w:rPr>
              <w:t xml:space="preserve"> CAPK</w:t>
            </w:r>
            <w:r>
              <w:rPr>
                <w:noProof/>
                <w:webHidden/>
              </w:rPr>
              <w:tab/>
            </w:r>
            <w:r>
              <w:rPr>
                <w:noProof/>
                <w:webHidden/>
              </w:rPr>
              <w:fldChar w:fldCharType="begin"/>
            </w:r>
            <w:r>
              <w:rPr>
                <w:noProof/>
                <w:webHidden/>
              </w:rPr>
              <w:instrText xml:space="preserve"> PAGEREF _Toc219291354 \h </w:instrText>
            </w:r>
            <w:r>
              <w:rPr>
                <w:noProof/>
                <w:webHidden/>
              </w:rPr>
            </w:r>
            <w:r>
              <w:rPr>
                <w:noProof/>
                <w:webHidden/>
              </w:rPr>
              <w:fldChar w:fldCharType="separate"/>
            </w:r>
            <w:r>
              <w:rPr>
                <w:noProof/>
                <w:webHidden/>
              </w:rPr>
              <w:t>53</w:t>
            </w:r>
            <w:r>
              <w:rPr>
                <w:noProof/>
                <w:webHidden/>
              </w:rPr>
              <w:fldChar w:fldCharType="end"/>
            </w:r>
          </w:hyperlink>
        </w:p>
        <w:p w14:paraId="6E9FE2CF" w14:textId="16BA3570" w:rsidR="00117D63" w:rsidRDefault="00117D63">
          <w:pPr>
            <w:pStyle w:val="TOC2"/>
            <w:rPr>
              <w:rFonts w:asciiTheme="minorHAnsi" w:hAnsiTheme="minorHAnsi"/>
              <w:noProof/>
              <w:color w:val="auto"/>
              <w:sz w:val="22"/>
              <w:szCs w:val="24"/>
              <w14:ligatures w14:val="standardContextual"/>
            </w:rPr>
          </w:pPr>
          <w:hyperlink w:anchor="_Toc219291355" w:history="1">
            <w:r w:rsidRPr="00C00585">
              <w:rPr>
                <w:rStyle w:val="af1"/>
                <w:noProof/>
                <w14:scene3d>
                  <w14:camera w14:prst="orthographicFront"/>
                  <w14:lightRig w14:rig="threePt" w14:dir="t">
                    <w14:rot w14:lat="0" w14:lon="0" w14:rev="0"/>
                  </w14:lightRig>
                </w14:scene3d>
              </w:rPr>
              <w:t>6.3.</w:t>
            </w:r>
            <w:r w:rsidRPr="00C00585">
              <w:rPr>
                <w:rStyle w:val="af1"/>
                <w:noProof/>
              </w:rPr>
              <w:t xml:space="preserve"> Test cases</w:t>
            </w:r>
            <w:r>
              <w:rPr>
                <w:noProof/>
                <w:webHidden/>
              </w:rPr>
              <w:tab/>
            </w:r>
            <w:r>
              <w:rPr>
                <w:noProof/>
                <w:webHidden/>
              </w:rPr>
              <w:fldChar w:fldCharType="begin"/>
            </w:r>
            <w:r>
              <w:rPr>
                <w:noProof/>
                <w:webHidden/>
              </w:rPr>
              <w:instrText xml:space="preserve"> PAGEREF _Toc219291355 \h </w:instrText>
            </w:r>
            <w:r>
              <w:rPr>
                <w:noProof/>
                <w:webHidden/>
              </w:rPr>
            </w:r>
            <w:r>
              <w:rPr>
                <w:noProof/>
                <w:webHidden/>
              </w:rPr>
              <w:fldChar w:fldCharType="separate"/>
            </w:r>
            <w:r>
              <w:rPr>
                <w:noProof/>
                <w:webHidden/>
              </w:rPr>
              <w:t>56</w:t>
            </w:r>
            <w:r>
              <w:rPr>
                <w:noProof/>
                <w:webHidden/>
              </w:rPr>
              <w:fldChar w:fldCharType="end"/>
            </w:r>
          </w:hyperlink>
        </w:p>
        <w:p w14:paraId="06CD075A" w14:textId="33884EC8"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56" w:history="1">
            <w:r w:rsidRPr="00C00585">
              <w:rPr>
                <w:rStyle w:val="af1"/>
                <w:noProof/>
                <w:lang w:val="en-GB"/>
                <w14:scene3d>
                  <w14:camera w14:prst="orthographicFront"/>
                  <w14:lightRig w14:rig="threePt" w14:dir="t">
                    <w14:rot w14:lat="0" w14:lon="0" w14:rev="0"/>
                  </w14:lightRig>
                </w14:scene3d>
              </w:rPr>
              <w:t>6.3.1.</w:t>
            </w:r>
            <w:r w:rsidRPr="00C00585">
              <w:rPr>
                <w:rStyle w:val="af1"/>
                <w:noProof/>
                <w:lang w:val="en-GB"/>
              </w:rPr>
              <w:t xml:space="preserve"> 212_01</w:t>
            </w:r>
            <w:r>
              <w:rPr>
                <w:noProof/>
                <w:webHidden/>
              </w:rPr>
              <w:tab/>
            </w:r>
            <w:r>
              <w:rPr>
                <w:noProof/>
                <w:webHidden/>
              </w:rPr>
              <w:fldChar w:fldCharType="begin"/>
            </w:r>
            <w:r>
              <w:rPr>
                <w:noProof/>
                <w:webHidden/>
              </w:rPr>
              <w:instrText xml:space="preserve"> PAGEREF _Toc219291356 \h </w:instrText>
            </w:r>
            <w:r>
              <w:rPr>
                <w:noProof/>
                <w:webHidden/>
              </w:rPr>
            </w:r>
            <w:r>
              <w:rPr>
                <w:noProof/>
                <w:webHidden/>
              </w:rPr>
              <w:fldChar w:fldCharType="separate"/>
            </w:r>
            <w:r>
              <w:rPr>
                <w:noProof/>
                <w:webHidden/>
              </w:rPr>
              <w:t>56</w:t>
            </w:r>
            <w:r>
              <w:rPr>
                <w:noProof/>
                <w:webHidden/>
              </w:rPr>
              <w:fldChar w:fldCharType="end"/>
            </w:r>
          </w:hyperlink>
        </w:p>
        <w:p w14:paraId="029FCDC2" w14:textId="1D13DD38"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57" w:history="1">
            <w:r w:rsidRPr="00C00585">
              <w:rPr>
                <w:rStyle w:val="af1"/>
                <w:noProof/>
                <w14:scene3d>
                  <w14:camera w14:prst="orthographicFront"/>
                  <w14:lightRig w14:rig="threePt" w14:dir="t">
                    <w14:rot w14:lat="0" w14:lon="0" w14:rev="0"/>
                  </w14:lightRig>
                </w14:scene3d>
              </w:rPr>
              <w:t>6.3.2.</w:t>
            </w:r>
            <w:r w:rsidRPr="00C00585">
              <w:rPr>
                <w:rStyle w:val="af1"/>
                <w:noProof/>
              </w:rPr>
              <w:t xml:space="preserve"> 213_01</w:t>
            </w:r>
            <w:r>
              <w:rPr>
                <w:noProof/>
                <w:webHidden/>
              </w:rPr>
              <w:tab/>
            </w:r>
            <w:r>
              <w:rPr>
                <w:noProof/>
                <w:webHidden/>
              </w:rPr>
              <w:fldChar w:fldCharType="begin"/>
            </w:r>
            <w:r>
              <w:rPr>
                <w:noProof/>
                <w:webHidden/>
              </w:rPr>
              <w:instrText xml:space="preserve"> PAGEREF _Toc219291357 \h </w:instrText>
            </w:r>
            <w:r>
              <w:rPr>
                <w:noProof/>
                <w:webHidden/>
              </w:rPr>
            </w:r>
            <w:r>
              <w:rPr>
                <w:noProof/>
                <w:webHidden/>
              </w:rPr>
              <w:fldChar w:fldCharType="separate"/>
            </w:r>
            <w:r>
              <w:rPr>
                <w:noProof/>
                <w:webHidden/>
              </w:rPr>
              <w:t>57</w:t>
            </w:r>
            <w:r>
              <w:rPr>
                <w:noProof/>
                <w:webHidden/>
              </w:rPr>
              <w:fldChar w:fldCharType="end"/>
            </w:r>
          </w:hyperlink>
        </w:p>
        <w:p w14:paraId="47A53895" w14:textId="785B335B"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58" w:history="1">
            <w:r w:rsidRPr="00C00585">
              <w:rPr>
                <w:rStyle w:val="af1"/>
                <w:noProof/>
                <w14:scene3d>
                  <w14:camera w14:prst="orthographicFront"/>
                  <w14:lightRig w14:rig="threePt" w14:dir="t">
                    <w14:rot w14:lat="0" w14:lon="0" w14:rev="0"/>
                  </w14:lightRig>
                </w14:scene3d>
              </w:rPr>
              <w:t>6.3.3.</w:t>
            </w:r>
            <w:r w:rsidRPr="00C00585">
              <w:rPr>
                <w:rStyle w:val="af1"/>
                <w:noProof/>
              </w:rPr>
              <w:t xml:space="preserve"> 213_02</w:t>
            </w:r>
            <w:r>
              <w:rPr>
                <w:noProof/>
                <w:webHidden/>
              </w:rPr>
              <w:tab/>
            </w:r>
            <w:r>
              <w:rPr>
                <w:noProof/>
                <w:webHidden/>
              </w:rPr>
              <w:fldChar w:fldCharType="begin"/>
            </w:r>
            <w:r>
              <w:rPr>
                <w:noProof/>
                <w:webHidden/>
              </w:rPr>
              <w:instrText xml:space="preserve"> PAGEREF _Toc219291358 \h </w:instrText>
            </w:r>
            <w:r>
              <w:rPr>
                <w:noProof/>
                <w:webHidden/>
              </w:rPr>
            </w:r>
            <w:r>
              <w:rPr>
                <w:noProof/>
                <w:webHidden/>
              </w:rPr>
              <w:fldChar w:fldCharType="separate"/>
            </w:r>
            <w:r>
              <w:rPr>
                <w:noProof/>
                <w:webHidden/>
              </w:rPr>
              <w:t>58</w:t>
            </w:r>
            <w:r>
              <w:rPr>
                <w:noProof/>
                <w:webHidden/>
              </w:rPr>
              <w:fldChar w:fldCharType="end"/>
            </w:r>
          </w:hyperlink>
        </w:p>
        <w:p w14:paraId="2878934F" w14:textId="45E6B444"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59" w:history="1">
            <w:r w:rsidRPr="00C00585">
              <w:rPr>
                <w:rStyle w:val="af1"/>
                <w:noProof/>
                <w14:scene3d>
                  <w14:camera w14:prst="orthographicFront"/>
                  <w14:lightRig w14:rig="threePt" w14:dir="t">
                    <w14:rot w14:lat="0" w14:lon="0" w14:rev="0"/>
                  </w14:lightRig>
                </w14:scene3d>
              </w:rPr>
              <w:t>6.3.4.</w:t>
            </w:r>
            <w:r w:rsidRPr="00C00585">
              <w:rPr>
                <w:rStyle w:val="af1"/>
                <w:noProof/>
              </w:rPr>
              <w:t xml:space="preserve"> 214_02</w:t>
            </w:r>
            <w:r>
              <w:rPr>
                <w:noProof/>
                <w:webHidden/>
              </w:rPr>
              <w:tab/>
            </w:r>
            <w:r>
              <w:rPr>
                <w:noProof/>
                <w:webHidden/>
              </w:rPr>
              <w:fldChar w:fldCharType="begin"/>
            </w:r>
            <w:r>
              <w:rPr>
                <w:noProof/>
                <w:webHidden/>
              </w:rPr>
              <w:instrText xml:space="preserve"> PAGEREF _Toc219291359 \h </w:instrText>
            </w:r>
            <w:r>
              <w:rPr>
                <w:noProof/>
                <w:webHidden/>
              </w:rPr>
            </w:r>
            <w:r>
              <w:rPr>
                <w:noProof/>
                <w:webHidden/>
              </w:rPr>
              <w:fldChar w:fldCharType="separate"/>
            </w:r>
            <w:r>
              <w:rPr>
                <w:noProof/>
                <w:webHidden/>
              </w:rPr>
              <w:t>59</w:t>
            </w:r>
            <w:r>
              <w:rPr>
                <w:noProof/>
                <w:webHidden/>
              </w:rPr>
              <w:fldChar w:fldCharType="end"/>
            </w:r>
          </w:hyperlink>
        </w:p>
        <w:p w14:paraId="34B80CC0" w14:textId="5DFE07EF" w:rsidR="00117D63" w:rsidRDefault="00117D63">
          <w:pPr>
            <w:pStyle w:val="TOC1"/>
            <w:tabs>
              <w:tab w:val="right" w:leader="dot" w:pos="9736"/>
            </w:tabs>
            <w:rPr>
              <w:rFonts w:asciiTheme="minorHAnsi" w:hAnsiTheme="minorHAnsi"/>
              <w:b w:val="0"/>
              <w:noProof/>
              <w:color w:val="auto"/>
              <w:sz w:val="22"/>
              <w:szCs w:val="24"/>
              <w14:ligatures w14:val="standardContextual"/>
            </w:rPr>
          </w:pPr>
          <w:hyperlink w:anchor="_Toc219291360" w:history="1">
            <w:r w:rsidRPr="00C00585">
              <w:rPr>
                <w:rStyle w:val="af1"/>
                <w:noProof/>
              </w:rPr>
              <w:t>7. UnionPay</w:t>
            </w:r>
            <w:r>
              <w:rPr>
                <w:noProof/>
                <w:webHidden/>
              </w:rPr>
              <w:tab/>
            </w:r>
            <w:r>
              <w:rPr>
                <w:noProof/>
                <w:webHidden/>
              </w:rPr>
              <w:fldChar w:fldCharType="begin"/>
            </w:r>
            <w:r>
              <w:rPr>
                <w:noProof/>
                <w:webHidden/>
              </w:rPr>
              <w:instrText xml:space="preserve"> PAGEREF _Toc219291360 \h </w:instrText>
            </w:r>
            <w:r>
              <w:rPr>
                <w:noProof/>
                <w:webHidden/>
              </w:rPr>
            </w:r>
            <w:r>
              <w:rPr>
                <w:noProof/>
                <w:webHidden/>
              </w:rPr>
              <w:fldChar w:fldCharType="separate"/>
            </w:r>
            <w:r>
              <w:rPr>
                <w:noProof/>
                <w:webHidden/>
              </w:rPr>
              <w:t>60</w:t>
            </w:r>
            <w:r>
              <w:rPr>
                <w:noProof/>
                <w:webHidden/>
              </w:rPr>
              <w:fldChar w:fldCharType="end"/>
            </w:r>
          </w:hyperlink>
        </w:p>
        <w:p w14:paraId="13CDED6E" w14:textId="4A1279DD" w:rsidR="00117D63" w:rsidRDefault="00117D63">
          <w:pPr>
            <w:pStyle w:val="TOC2"/>
            <w:rPr>
              <w:rFonts w:asciiTheme="minorHAnsi" w:hAnsiTheme="minorHAnsi"/>
              <w:noProof/>
              <w:color w:val="auto"/>
              <w:sz w:val="22"/>
              <w:szCs w:val="24"/>
              <w14:ligatures w14:val="standardContextual"/>
            </w:rPr>
          </w:pPr>
          <w:hyperlink w:anchor="_Toc219291361" w:history="1">
            <w:r w:rsidRPr="00C00585">
              <w:rPr>
                <w:rStyle w:val="af1"/>
                <w:noProof/>
                <w14:scene3d>
                  <w14:camera w14:prst="orthographicFront"/>
                  <w14:lightRig w14:rig="threePt" w14:dir="t">
                    <w14:rot w14:lat="0" w14:lon="0" w14:rev="0"/>
                  </w14:lightRig>
                </w14:scene3d>
              </w:rPr>
              <w:t>7.1.</w:t>
            </w:r>
            <w:r w:rsidRPr="00C00585">
              <w:rPr>
                <w:rStyle w:val="af1"/>
                <w:noProof/>
              </w:rPr>
              <w:t xml:space="preserve"> Terminal Configuration</w:t>
            </w:r>
            <w:r>
              <w:rPr>
                <w:noProof/>
                <w:webHidden/>
              </w:rPr>
              <w:tab/>
            </w:r>
            <w:r>
              <w:rPr>
                <w:noProof/>
                <w:webHidden/>
              </w:rPr>
              <w:fldChar w:fldCharType="begin"/>
            </w:r>
            <w:r>
              <w:rPr>
                <w:noProof/>
                <w:webHidden/>
              </w:rPr>
              <w:instrText xml:space="preserve"> PAGEREF _Toc219291361 \h </w:instrText>
            </w:r>
            <w:r>
              <w:rPr>
                <w:noProof/>
                <w:webHidden/>
              </w:rPr>
            </w:r>
            <w:r>
              <w:rPr>
                <w:noProof/>
                <w:webHidden/>
              </w:rPr>
              <w:fldChar w:fldCharType="separate"/>
            </w:r>
            <w:r>
              <w:rPr>
                <w:noProof/>
                <w:webHidden/>
              </w:rPr>
              <w:t>60</w:t>
            </w:r>
            <w:r>
              <w:rPr>
                <w:noProof/>
                <w:webHidden/>
              </w:rPr>
              <w:fldChar w:fldCharType="end"/>
            </w:r>
          </w:hyperlink>
        </w:p>
        <w:p w14:paraId="5E1A59F8" w14:textId="60597712" w:rsidR="00117D63" w:rsidRDefault="00117D63">
          <w:pPr>
            <w:pStyle w:val="TOC2"/>
            <w:rPr>
              <w:rFonts w:asciiTheme="minorHAnsi" w:hAnsiTheme="minorHAnsi"/>
              <w:noProof/>
              <w:color w:val="auto"/>
              <w:sz w:val="22"/>
              <w:szCs w:val="24"/>
              <w14:ligatures w14:val="standardContextual"/>
            </w:rPr>
          </w:pPr>
          <w:hyperlink w:anchor="_Toc219291362" w:history="1">
            <w:r w:rsidRPr="00C00585">
              <w:rPr>
                <w:rStyle w:val="af1"/>
                <w:noProof/>
                <w14:scene3d>
                  <w14:camera w14:prst="orthographicFront"/>
                  <w14:lightRig w14:rig="threePt" w14:dir="t">
                    <w14:rot w14:lat="0" w14:lon="0" w14:rev="0"/>
                  </w14:lightRig>
                </w14:scene3d>
              </w:rPr>
              <w:t>7.2.</w:t>
            </w:r>
            <w:r w:rsidRPr="00C00585">
              <w:rPr>
                <w:rStyle w:val="af1"/>
                <w:noProof/>
              </w:rPr>
              <w:t xml:space="preserve"> Test AID &amp; CAPK</w:t>
            </w:r>
            <w:r>
              <w:rPr>
                <w:noProof/>
                <w:webHidden/>
              </w:rPr>
              <w:tab/>
            </w:r>
            <w:r>
              <w:rPr>
                <w:noProof/>
                <w:webHidden/>
              </w:rPr>
              <w:fldChar w:fldCharType="begin"/>
            </w:r>
            <w:r>
              <w:rPr>
                <w:noProof/>
                <w:webHidden/>
              </w:rPr>
              <w:instrText xml:space="preserve"> PAGEREF _Toc219291362 \h </w:instrText>
            </w:r>
            <w:r>
              <w:rPr>
                <w:noProof/>
                <w:webHidden/>
              </w:rPr>
            </w:r>
            <w:r>
              <w:rPr>
                <w:noProof/>
                <w:webHidden/>
              </w:rPr>
              <w:fldChar w:fldCharType="separate"/>
            </w:r>
            <w:r>
              <w:rPr>
                <w:noProof/>
                <w:webHidden/>
              </w:rPr>
              <w:t>61</w:t>
            </w:r>
            <w:r>
              <w:rPr>
                <w:noProof/>
                <w:webHidden/>
              </w:rPr>
              <w:fldChar w:fldCharType="end"/>
            </w:r>
          </w:hyperlink>
        </w:p>
        <w:p w14:paraId="33FA6419" w14:textId="3E45FC02"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63" w:history="1">
            <w:r w:rsidRPr="00C00585">
              <w:rPr>
                <w:rStyle w:val="af1"/>
                <w:noProof/>
                <w14:scene3d>
                  <w14:camera w14:prst="orthographicFront"/>
                  <w14:lightRig w14:rig="threePt" w14:dir="t">
                    <w14:rot w14:lat="0" w14:lon="0" w14:rev="0"/>
                  </w14:lightRig>
                </w14:scene3d>
              </w:rPr>
              <w:t>7.2.1.</w:t>
            </w:r>
            <w:r w:rsidRPr="00C00585">
              <w:rPr>
                <w:rStyle w:val="af1"/>
                <w:noProof/>
              </w:rPr>
              <w:t xml:space="preserve"> AID</w:t>
            </w:r>
            <w:r>
              <w:rPr>
                <w:noProof/>
                <w:webHidden/>
              </w:rPr>
              <w:tab/>
            </w:r>
            <w:r>
              <w:rPr>
                <w:noProof/>
                <w:webHidden/>
              </w:rPr>
              <w:fldChar w:fldCharType="begin"/>
            </w:r>
            <w:r>
              <w:rPr>
                <w:noProof/>
                <w:webHidden/>
              </w:rPr>
              <w:instrText xml:space="preserve"> PAGEREF _Toc219291363 \h </w:instrText>
            </w:r>
            <w:r>
              <w:rPr>
                <w:noProof/>
                <w:webHidden/>
              </w:rPr>
            </w:r>
            <w:r>
              <w:rPr>
                <w:noProof/>
                <w:webHidden/>
              </w:rPr>
              <w:fldChar w:fldCharType="separate"/>
            </w:r>
            <w:r>
              <w:rPr>
                <w:noProof/>
                <w:webHidden/>
              </w:rPr>
              <w:t>61</w:t>
            </w:r>
            <w:r>
              <w:rPr>
                <w:noProof/>
                <w:webHidden/>
              </w:rPr>
              <w:fldChar w:fldCharType="end"/>
            </w:r>
          </w:hyperlink>
        </w:p>
        <w:p w14:paraId="27DEE73A" w14:textId="779A6A30" w:rsidR="00117D63" w:rsidRDefault="00117D63">
          <w:pPr>
            <w:pStyle w:val="TOC3"/>
            <w:tabs>
              <w:tab w:val="right" w:leader="dot" w:pos="9736"/>
            </w:tabs>
            <w:rPr>
              <w:rFonts w:asciiTheme="minorHAnsi" w:hAnsiTheme="minorHAnsi"/>
              <w:noProof/>
              <w:color w:val="auto"/>
              <w:sz w:val="22"/>
              <w:szCs w:val="24"/>
              <w14:ligatures w14:val="standardContextual"/>
            </w:rPr>
          </w:pPr>
          <w:hyperlink w:anchor="_Toc219291364" w:history="1">
            <w:r w:rsidRPr="00C00585">
              <w:rPr>
                <w:rStyle w:val="af1"/>
                <w:noProof/>
                <w14:scene3d>
                  <w14:camera w14:prst="orthographicFront"/>
                  <w14:lightRig w14:rig="threePt" w14:dir="t">
                    <w14:rot w14:lat="0" w14:lon="0" w14:rev="0"/>
                  </w14:lightRig>
                </w14:scene3d>
              </w:rPr>
              <w:t>7.2.2.</w:t>
            </w:r>
            <w:r w:rsidRPr="00C00585">
              <w:rPr>
                <w:rStyle w:val="af1"/>
                <w:noProof/>
              </w:rPr>
              <w:t xml:space="preserve"> CAPK</w:t>
            </w:r>
            <w:r>
              <w:rPr>
                <w:noProof/>
                <w:webHidden/>
              </w:rPr>
              <w:tab/>
            </w:r>
            <w:r>
              <w:rPr>
                <w:noProof/>
                <w:webHidden/>
              </w:rPr>
              <w:fldChar w:fldCharType="begin"/>
            </w:r>
            <w:r>
              <w:rPr>
                <w:noProof/>
                <w:webHidden/>
              </w:rPr>
              <w:instrText xml:space="preserve"> PAGEREF _Toc219291364 \h </w:instrText>
            </w:r>
            <w:r>
              <w:rPr>
                <w:noProof/>
                <w:webHidden/>
              </w:rPr>
            </w:r>
            <w:r>
              <w:rPr>
                <w:noProof/>
                <w:webHidden/>
              </w:rPr>
              <w:fldChar w:fldCharType="separate"/>
            </w:r>
            <w:r>
              <w:rPr>
                <w:noProof/>
                <w:webHidden/>
              </w:rPr>
              <w:t>63</w:t>
            </w:r>
            <w:r>
              <w:rPr>
                <w:noProof/>
                <w:webHidden/>
              </w:rPr>
              <w:fldChar w:fldCharType="end"/>
            </w:r>
          </w:hyperlink>
        </w:p>
        <w:p w14:paraId="2D59753D" w14:textId="6E9F7391" w:rsidR="00117D63" w:rsidRDefault="00117D63">
          <w:pPr>
            <w:pStyle w:val="TOC2"/>
            <w:rPr>
              <w:rFonts w:asciiTheme="minorHAnsi" w:hAnsiTheme="minorHAnsi"/>
              <w:noProof/>
              <w:color w:val="auto"/>
              <w:sz w:val="22"/>
              <w:szCs w:val="24"/>
              <w14:ligatures w14:val="standardContextual"/>
            </w:rPr>
          </w:pPr>
          <w:hyperlink w:anchor="_Toc219291365" w:history="1">
            <w:r w:rsidRPr="00C00585">
              <w:rPr>
                <w:rStyle w:val="af1"/>
                <w:noProof/>
                <w14:scene3d>
                  <w14:camera w14:prst="orthographicFront"/>
                  <w14:lightRig w14:rig="threePt" w14:dir="t">
                    <w14:rot w14:lat="0" w14:lon="0" w14:rev="0"/>
                  </w14:lightRig>
                </w14:scene3d>
              </w:rPr>
              <w:t>7.3.</w:t>
            </w:r>
            <w:r w:rsidRPr="00C00585">
              <w:rPr>
                <w:rStyle w:val="af1"/>
                <w:noProof/>
              </w:rPr>
              <w:t xml:space="preserve"> Test cases</w:t>
            </w:r>
            <w:r>
              <w:rPr>
                <w:noProof/>
                <w:webHidden/>
              </w:rPr>
              <w:tab/>
            </w:r>
            <w:r>
              <w:rPr>
                <w:noProof/>
                <w:webHidden/>
              </w:rPr>
              <w:fldChar w:fldCharType="begin"/>
            </w:r>
            <w:r>
              <w:rPr>
                <w:noProof/>
                <w:webHidden/>
              </w:rPr>
              <w:instrText xml:space="preserve"> PAGEREF _Toc219291365 \h </w:instrText>
            </w:r>
            <w:r>
              <w:rPr>
                <w:noProof/>
                <w:webHidden/>
              </w:rPr>
            </w:r>
            <w:r>
              <w:rPr>
                <w:noProof/>
                <w:webHidden/>
              </w:rPr>
              <w:fldChar w:fldCharType="separate"/>
            </w:r>
            <w:r>
              <w:rPr>
                <w:noProof/>
                <w:webHidden/>
              </w:rPr>
              <w:t>66</w:t>
            </w:r>
            <w:r>
              <w:rPr>
                <w:noProof/>
                <w:webHidden/>
              </w:rPr>
              <w:fldChar w:fldCharType="end"/>
            </w:r>
          </w:hyperlink>
        </w:p>
        <w:p w14:paraId="5BF35E7B" w14:textId="79D49C48" w:rsidR="00117D63" w:rsidRDefault="00117D63">
          <w:pPr>
            <w:pStyle w:val="TOC2"/>
            <w:rPr>
              <w:rFonts w:asciiTheme="minorHAnsi" w:hAnsiTheme="minorHAnsi"/>
              <w:noProof/>
              <w:color w:val="auto"/>
              <w:sz w:val="22"/>
              <w:szCs w:val="24"/>
              <w14:ligatures w14:val="standardContextual"/>
            </w:rPr>
          </w:pPr>
          <w:hyperlink w:anchor="_Toc219291366" w:history="1">
            <w:r w:rsidRPr="00C00585">
              <w:rPr>
                <w:rStyle w:val="af1"/>
                <w:noProof/>
                <w14:scene3d>
                  <w14:camera w14:prst="orthographicFront"/>
                  <w14:lightRig w14:rig="threePt" w14:dir="t">
                    <w14:rot w14:lat="0" w14:lon="0" w14:rev="0"/>
                  </w14:lightRig>
                </w14:scene3d>
              </w:rPr>
              <w:t>7.4.</w:t>
            </w:r>
            <w:r w:rsidRPr="00C00585">
              <w:rPr>
                <w:rStyle w:val="af1"/>
                <w:noProof/>
              </w:rPr>
              <w:t xml:space="preserve"> Matching Currency</w:t>
            </w:r>
            <w:r>
              <w:rPr>
                <w:noProof/>
                <w:webHidden/>
              </w:rPr>
              <w:tab/>
            </w:r>
            <w:r>
              <w:rPr>
                <w:noProof/>
                <w:webHidden/>
              </w:rPr>
              <w:fldChar w:fldCharType="begin"/>
            </w:r>
            <w:r>
              <w:rPr>
                <w:noProof/>
                <w:webHidden/>
              </w:rPr>
              <w:instrText xml:space="preserve"> PAGEREF _Toc219291366 \h </w:instrText>
            </w:r>
            <w:r>
              <w:rPr>
                <w:noProof/>
                <w:webHidden/>
              </w:rPr>
            </w:r>
            <w:r>
              <w:rPr>
                <w:noProof/>
                <w:webHidden/>
              </w:rPr>
              <w:fldChar w:fldCharType="separate"/>
            </w:r>
            <w:r>
              <w:rPr>
                <w:noProof/>
                <w:webHidden/>
              </w:rPr>
              <w:t>66</w:t>
            </w:r>
            <w:r>
              <w:rPr>
                <w:noProof/>
                <w:webHidden/>
              </w:rPr>
              <w:fldChar w:fldCharType="end"/>
            </w:r>
          </w:hyperlink>
        </w:p>
        <w:p w14:paraId="227C6CCD" w14:textId="7D06827A" w:rsidR="00117D63" w:rsidRDefault="00117D63">
          <w:pPr>
            <w:pStyle w:val="TOC2"/>
            <w:rPr>
              <w:rFonts w:asciiTheme="minorHAnsi" w:hAnsiTheme="minorHAnsi"/>
              <w:noProof/>
              <w:color w:val="auto"/>
              <w:sz w:val="22"/>
              <w:szCs w:val="24"/>
              <w14:ligatures w14:val="standardContextual"/>
            </w:rPr>
          </w:pPr>
          <w:hyperlink w:anchor="_Toc219291367" w:history="1">
            <w:r w:rsidRPr="00C00585">
              <w:rPr>
                <w:rStyle w:val="af1"/>
                <w:noProof/>
                <w:lang w:val="en-GB"/>
                <w14:scene3d>
                  <w14:camera w14:prst="orthographicFront"/>
                  <w14:lightRig w14:rig="threePt" w14:dir="t">
                    <w14:rot w14:lat="0" w14:lon="0" w14:rev="0"/>
                  </w14:lightRig>
                </w14:scene3d>
              </w:rPr>
              <w:t>7.5.</w:t>
            </w:r>
            <w:r w:rsidRPr="00C00585">
              <w:rPr>
                <w:rStyle w:val="af1"/>
                <w:noProof/>
                <w:lang w:val="en-GB"/>
              </w:rPr>
              <w:t xml:space="preserve"> Unmatching Currency</w:t>
            </w:r>
            <w:r>
              <w:rPr>
                <w:noProof/>
                <w:webHidden/>
              </w:rPr>
              <w:tab/>
            </w:r>
            <w:r>
              <w:rPr>
                <w:noProof/>
                <w:webHidden/>
              </w:rPr>
              <w:fldChar w:fldCharType="begin"/>
            </w:r>
            <w:r>
              <w:rPr>
                <w:noProof/>
                <w:webHidden/>
              </w:rPr>
              <w:instrText xml:space="preserve"> PAGEREF _Toc219291367 \h </w:instrText>
            </w:r>
            <w:r>
              <w:rPr>
                <w:noProof/>
                <w:webHidden/>
              </w:rPr>
            </w:r>
            <w:r>
              <w:rPr>
                <w:noProof/>
                <w:webHidden/>
              </w:rPr>
              <w:fldChar w:fldCharType="separate"/>
            </w:r>
            <w:r>
              <w:rPr>
                <w:noProof/>
                <w:webHidden/>
              </w:rPr>
              <w:t>67</w:t>
            </w:r>
            <w:r>
              <w:rPr>
                <w:noProof/>
                <w:webHidden/>
              </w:rPr>
              <w:fldChar w:fldCharType="end"/>
            </w:r>
          </w:hyperlink>
        </w:p>
        <w:p w14:paraId="0A0FAE68" w14:textId="1A66BF54" w:rsidR="00B34A38" w:rsidRPr="00A96C85" w:rsidRDefault="00B34A38">
          <w:pPr>
            <w:rPr>
              <w:rFonts w:cs="Arial"/>
            </w:rPr>
          </w:pPr>
          <w:r w:rsidRPr="00A96C85">
            <w:rPr>
              <w:rFonts w:cs="Arial"/>
              <w:bCs/>
              <w:szCs w:val="21"/>
              <w:lang w:val="zh-CN"/>
            </w:rPr>
            <w:fldChar w:fldCharType="end"/>
          </w:r>
        </w:p>
      </w:sdtContent>
    </w:sdt>
    <w:p w14:paraId="16A27C56" w14:textId="77777777" w:rsidR="00946D1A" w:rsidRPr="00A96C85" w:rsidRDefault="00946D1A" w:rsidP="00946D1A">
      <w:pPr>
        <w:rPr>
          <w:rFonts w:cs="Arial"/>
        </w:rPr>
      </w:pPr>
    </w:p>
    <w:p w14:paraId="7288BDB0" w14:textId="77777777" w:rsidR="00D1315D" w:rsidRPr="00A96C85" w:rsidRDefault="00D1315D" w:rsidP="00B563BC">
      <w:pPr>
        <w:tabs>
          <w:tab w:val="left" w:pos="6690"/>
        </w:tabs>
        <w:rPr>
          <w:rFonts w:cs="Arial"/>
        </w:rPr>
        <w:sectPr w:rsidR="00D1315D" w:rsidRPr="00A96C85" w:rsidSect="00E26F29">
          <w:headerReference w:type="even" r:id="rId8"/>
          <w:headerReference w:type="default" r:id="rId9"/>
          <w:footerReference w:type="default" r:id="rId10"/>
          <w:headerReference w:type="first" r:id="rId11"/>
          <w:footerReference w:type="first" r:id="rId12"/>
          <w:type w:val="continuous"/>
          <w:pgSz w:w="11906" w:h="16838"/>
          <w:pgMar w:top="1440" w:right="1080" w:bottom="1440" w:left="1080" w:header="567" w:footer="850" w:gutter="0"/>
          <w:pgNumType w:start="1"/>
          <w:cols w:space="425"/>
          <w:titlePg/>
          <w:docGrid w:type="lines" w:linePitch="312"/>
        </w:sectPr>
      </w:pPr>
    </w:p>
    <w:p w14:paraId="02E20FF6" w14:textId="77777777" w:rsidR="0041326C" w:rsidRPr="00A96C85" w:rsidRDefault="00F64007" w:rsidP="0041326C">
      <w:pPr>
        <w:pStyle w:val="10"/>
        <w:widowControl/>
        <w:numPr>
          <w:ilvl w:val="0"/>
          <w:numId w:val="0"/>
        </w:numPr>
        <w:spacing w:before="480" w:line="240" w:lineRule="auto"/>
        <w:ind w:left="567" w:hanging="567"/>
        <w:jc w:val="left"/>
        <w:rPr>
          <w:color w:val="auto"/>
        </w:rPr>
      </w:pPr>
      <w:bookmarkStart w:id="0" w:name="_Toc518508596"/>
      <w:bookmarkStart w:id="1" w:name="_Toc518508609"/>
      <w:bookmarkStart w:id="2" w:name="_Toc518508881"/>
      <w:bookmarkStart w:id="3" w:name="_Toc518509132"/>
      <w:bookmarkStart w:id="4" w:name="_Toc219291300"/>
      <w:r w:rsidRPr="00A96C85">
        <w:rPr>
          <w:color w:val="auto"/>
        </w:rPr>
        <w:lastRenderedPageBreak/>
        <w:t xml:space="preserve">Version </w:t>
      </w:r>
      <w:r w:rsidR="0041326C" w:rsidRPr="00A96C85">
        <w:rPr>
          <w:color w:val="auto"/>
        </w:rPr>
        <w:t>History</w:t>
      </w:r>
      <w:bookmarkEnd w:id="0"/>
      <w:bookmarkEnd w:id="1"/>
      <w:bookmarkEnd w:id="2"/>
      <w:bookmarkEnd w:id="3"/>
      <w:bookmarkEnd w:id="4"/>
    </w:p>
    <w:tbl>
      <w:tblPr>
        <w:tblStyle w:val="a7"/>
        <w:tblW w:w="4948" w:type="pct"/>
        <w:tblLayout w:type="fixed"/>
        <w:tblLook w:val="04A0" w:firstRow="1" w:lastRow="0" w:firstColumn="1" w:lastColumn="0" w:noHBand="0" w:noVBand="1"/>
      </w:tblPr>
      <w:tblGrid>
        <w:gridCol w:w="952"/>
        <w:gridCol w:w="1821"/>
        <w:gridCol w:w="4517"/>
        <w:gridCol w:w="2345"/>
      </w:tblGrid>
      <w:tr w:rsidR="00DE4836" w:rsidRPr="00A96C85" w14:paraId="69D94EFD" w14:textId="77777777" w:rsidTr="001A475D">
        <w:tc>
          <w:tcPr>
            <w:tcW w:w="494" w:type="pct"/>
            <w:vAlign w:val="center"/>
          </w:tcPr>
          <w:p w14:paraId="358B1022" w14:textId="77777777" w:rsidR="00DE4836" w:rsidRPr="00A96C85" w:rsidRDefault="00DE4836" w:rsidP="00DE4836">
            <w:pPr>
              <w:jc w:val="center"/>
              <w:rPr>
                <w:rFonts w:eastAsiaTheme="minorEastAsia" w:cs="Arial"/>
                <w:sz w:val="20"/>
                <w:szCs w:val="20"/>
              </w:rPr>
            </w:pPr>
            <w:r w:rsidRPr="00A96C85">
              <w:rPr>
                <w:rFonts w:eastAsiaTheme="minorEastAsia" w:cs="Arial"/>
                <w:sz w:val="20"/>
                <w:szCs w:val="20"/>
              </w:rPr>
              <w:t>Version</w:t>
            </w:r>
          </w:p>
        </w:tc>
        <w:tc>
          <w:tcPr>
            <w:tcW w:w="945" w:type="pct"/>
            <w:vAlign w:val="center"/>
          </w:tcPr>
          <w:p w14:paraId="32F6B1EF" w14:textId="77777777" w:rsidR="00DE4836" w:rsidRPr="00A96C85" w:rsidRDefault="00DE4836" w:rsidP="00DE4836">
            <w:pPr>
              <w:jc w:val="center"/>
              <w:rPr>
                <w:rFonts w:eastAsiaTheme="minorEastAsia" w:cs="Arial"/>
                <w:sz w:val="20"/>
                <w:szCs w:val="20"/>
              </w:rPr>
            </w:pPr>
            <w:r w:rsidRPr="00A96C85">
              <w:rPr>
                <w:rFonts w:eastAsiaTheme="minorEastAsia" w:cs="Arial"/>
                <w:sz w:val="20"/>
                <w:szCs w:val="20"/>
              </w:rPr>
              <w:t>Date</w:t>
            </w:r>
          </w:p>
        </w:tc>
        <w:tc>
          <w:tcPr>
            <w:tcW w:w="2344" w:type="pct"/>
            <w:vAlign w:val="center"/>
          </w:tcPr>
          <w:p w14:paraId="3D14F68A" w14:textId="77777777" w:rsidR="00DE4836" w:rsidRPr="00A96C85" w:rsidRDefault="00DE4836" w:rsidP="00DE4836">
            <w:pPr>
              <w:jc w:val="center"/>
              <w:rPr>
                <w:rFonts w:eastAsiaTheme="minorEastAsia" w:cs="Arial"/>
                <w:sz w:val="20"/>
                <w:szCs w:val="20"/>
              </w:rPr>
            </w:pPr>
            <w:r w:rsidRPr="00A96C85">
              <w:rPr>
                <w:rFonts w:eastAsiaTheme="minorEastAsia" w:cs="Arial"/>
                <w:sz w:val="20"/>
                <w:szCs w:val="20"/>
              </w:rPr>
              <w:t>Comment</w:t>
            </w:r>
          </w:p>
        </w:tc>
        <w:tc>
          <w:tcPr>
            <w:tcW w:w="1218" w:type="pct"/>
            <w:vAlign w:val="center"/>
          </w:tcPr>
          <w:p w14:paraId="6842E85E" w14:textId="77777777" w:rsidR="00DE4836" w:rsidRPr="00A96C85" w:rsidDel="00F0556E" w:rsidRDefault="00DE4836" w:rsidP="00DE4836">
            <w:pPr>
              <w:jc w:val="center"/>
              <w:rPr>
                <w:rFonts w:eastAsiaTheme="minorEastAsia" w:cs="Arial"/>
                <w:sz w:val="20"/>
                <w:szCs w:val="20"/>
              </w:rPr>
            </w:pPr>
            <w:r w:rsidRPr="00A96C85">
              <w:rPr>
                <w:rFonts w:eastAsiaTheme="minorEastAsia" w:cs="Arial"/>
                <w:sz w:val="20"/>
                <w:szCs w:val="20"/>
              </w:rPr>
              <w:t>Author</w:t>
            </w:r>
          </w:p>
        </w:tc>
      </w:tr>
      <w:tr w:rsidR="00DE4836" w:rsidRPr="00A96C85" w14:paraId="7E2AD280" w14:textId="77777777" w:rsidTr="001A475D">
        <w:trPr>
          <w:trHeight w:val="272"/>
        </w:trPr>
        <w:tc>
          <w:tcPr>
            <w:tcW w:w="494" w:type="pct"/>
            <w:vAlign w:val="center"/>
          </w:tcPr>
          <w:p w14:paraId="50B82EE1" w14:textId="77777777" w:rsidR="00DE4836" w:rsidRPr="00A96C85" w:rsidRDefault="00DE4836" w:rsidP="00DE4836">
            <w:pPr>
              <w:jc w:val="center"/>
              <w:rPr>
                <w:rFonts w:eastAsia="Arial Unicode MS" w:cs="Arial"/>
                <w:sz w:val="20"/>
                <w:szCs w:val="20"/>
              </w:rPr>
            </w:pPr>
            <w:r w:rsidRPr="00A96C85">
              <w:rPr>
                <w:rFonts w:eastAsia="Arial Unicode MS" w:cs="Arial"/>
                <w:sz w:val="20"/>
                <w:szCs w:val="20"/>
              </w:rPr>
              <w:t>1.0</w:t>
            </w:r>
          </w:p>
        </w:tc>
        <w:tc>
          <w:tcPr>
            <w:tcW w:w="945" w:type="pct"/>
            <w:vAlign w:val="center"/>
          </w:tcPr>
          <w:p w14:paraId="44EB47F4" w14:textId="27CDA0C4" w:rsidR="00DE4836" w:rsidRPr="00A96C85" w:rsidRDefault="00DE4836" w:rsidP="00DE4836">
            <w:pPr>
              <w:rPr>
                <w:rFonts w:eastAsia="Arial Unicode MS" w:cs="Arial"/>
                <w:sz w:val="20"/>
                <w:szCs w:val="20"/>
              </w:rPr>
            </w:pPr>
            <w:r w:rsidRPr="00A96C85">
              <w:rPr>
                <w:rFonts w:eastAsia="Arial Unicode MS" w:cs="Arial"/>
                <w:sz w:val="20"/>
                <w:szCs w:val="20"/>
              </w:rPr>
              <w:t>20</w:t>
            </w:r>
            <w:r w:rsidR="0082616A">
              <w:rPr>
                <w:rFonts w:eastAsia="Arial Unicode MS" w:cs="Arial" w:hint="eastAsia"/>
                <w:sz w:val="20"/>
                <w:szCs w:val="20"/>
              </w:rPr>
              <w:t>25</w:t>
            </w:r>
            <w:r w:rsidR="00325C01">
              <w:rPr>
                <w:rFonts w:eastAsia="Arial Unicode MS" w:cs="Arial"/>
                <w:sz w:val="20"/>
                <w:szCs w:val="20"/>
              </w:rPr>
              <w:t>-</w:t>
            </w:r>
            <w:r w:rsidR="0082616A">
              <w:rPr>
                <w:rFonts w:eastAsia="Arial Unicode MS" w:cs="Arial" w:hint="eastAsia"/>
                <w:sz w:val="20"/>
                <w:szCs w:val="20"/>
              </w:rPr>
              <w:t>11</w:t>
            </w:r>
            <w:r w:rsidR="00325C01">
              <w:rPr>
                <w:rFonts w:eastAsia="Arial Unicode MS" w:cs="Arial"/>
                <w:sz w:val="20"/>
                <w:szCs w:val="20"/>
              </w:rPr>
              <w:t>-</w:t>
            </w:r>
            <w:r w:rsidR="0082616A">
              <w:rPr>
                <w:rFonts w:eastAsia="Arial Unicode MS" w:cs="Arial" w:hint="eastAsia"/>
                <w:sz w:val="20"/>
                <w:szCs w:val="20"/>
              </w:rPr>
              <w:t>10</w:t>
            </w:r>
          </w:p>
        </w:tc>
        <w:tc>
          <w:tcPr>
            <w:tcW w:w="2344" w:type="pct"/>
            <w:vAlign w:val="center"/>
          </w:tcPr>
          <w:p w14:paraId="113429CB" w14:textId="77777777" w:rsidR="00DE4836" w:rsidRPr="00A96C85" w:rsidRDefault="00DE4836" w:rsidP="00DE4836">
            <w:pPr>
              <w:rPr>
                <w:rFonts w:eastAsia="Arial Unicode MS" w:cs="Arial"/>
                <w:sz w:val="20"/>
                <w:szCs w:val="20"/>
              </w:rPr>
            </w:pPr>
            <w:r w:rsidRPr="00A96C85">
              <w:rPr>
                <w:rFonts w:eastAsia="Arial Unicode MS" w:cs="Arial"/>
                <w:sz w:val="20"/>
                <w:szCs w:val="20"/>
              </w:rPr>
              <w:t>Initial Version</w:t>
            </w:r>
          </w:p>
        </w:tc>
        <w:tc>
          <w:tcPr>
            <w:tcW w:w="1218" w:type="pct"/>
            <w:vAlign w:val="center"/>
          </w:tcPr>
          <w:p w14:paraId="19341588" w14:textId="41FD1930" w:rsidR="00DE4836" w:rsidRPr="00A96C85" w:rsidRDefault="00277415" w:rsidP="00CF06DC">
            <w:pPr>
              <w:tabs>
                <w:tab w:val="left" w:pos="71"/>
              </w:tabs>
              <w:spacing w:line="240" w:lineRule="atLeast"/>
              <w:jc w:val="center"/>
              <w:rPr>
                <w:rFonts w:eastAsiaTheme="minorEastAsia" w:cs="Arial"/>
              </w:rPr>
            </w:pPr>
            <w:proofErr w:type="spellStart"/>
            <w:r>
              <w:rPr>
                <w:rFonts w:eastAsiaTheme="minorEastAsia" w:hint="eastAsia"/>
              </w:rPr>
              <w:t>xxxx</w:t>
            </w:r>
            <w:proofErr w:type="spellEnd"/>
            <w:r w:rsidR="00DE4836">
              <w:fldChar w:fldCharType="begin"/>
            </w:r>
            <w:r w:rsidR="00DE4836">
              <w:instrText>HYPERLINK "mailto:guozexian@nexgo.cn"</w:instrText>
            </w:r>
            <w:r w:rsidR="00DE4836">
              <w:fldChar w:fldCharType="separate"/>
            </w:r>
            <w:r w:rsidR="00DE4836">
              <w:fldChar w:fldCharType="end"/>
            </w:r>
          </w:p>
        </w:tc>
      </w:tr>
    </w:tbl>
    <w:p w14:paraId="4BDA7F5F" w14:textId="77777777" w:rsidR="00F26193" w:rsidRPr="00A96C85" w:rsidRDefault="00F26193">
      <w:pPr>
        <w:widowControl/>
        <w:spacing w:before="0" w:beforeAutospacing="0" w:after="200" w:afterAutospacing="0" w:line="276" w:lineRule="auto"/>
        <w:jc w:val="left"/>
        <w:rPr>
          <w:rFonts w:cs="Arial"/>
          <w:b/>
          <w:bCs/>
          <w:kern w:val="44"/>
          <w:sz w:val="36"/>
          <w:szCs w:val="44"/>
        </w:rPr>
      </w:pPr>
      <w:bookmarkStart w:id="5" w:name="_Toc12967144"/>
      <w:r w:rsidRPr="00A96C85">
        <w:rPr>
          <w:rFonts w:cs="Arial"/>
        </w:rPr>
        <w:br w:type="page"/>
      </w:r>
    </w:p>
    <w:p w14:paraId="52026216" w14:textId="77777777" w:rsidR="005E51FB" w:rsidRPr="005E51FB" w:rsidRDefault="005E51FB" w:rsidP="005E51FB">
      <w:pPr>
        <w:pStyle w:val="NEXGOHEAD1"/>
        <w:ind w:left="482" w:hanging="482"/>
      </w:pPr>
      <w:bookmarkStart w:id="6" w:name="_Toc28346638"/>
      <w:bookmarkStart w:id="7" w:name="OLE_LINK8"/>
      <w:bookmarkStart w:id="8" w:name="OLE_LINK9"/>
      <w:bookmarkStart w:id="9" w:name="_Toc219291301"/>
      <w:bookmarkEnd w:id="5"/>
      <w:r w:rsidRPr="005E51FB">
        <w:lastRenderedPageBreak/>
        <w:t>Introduction</w:t>
      </w:r>
      <w:bookmarkEnd w:id="6"/>
      <w:bookmarkEnd w:id="9"/>
    </w:p>
    <w:p w14:paraId="096440AB" w14:textId="77777777" w:rsidR="000E0317" w:rsidRPr="00A22A30" w:rsidRDefault="000E0317" w:rsidP="009359F1">
      <w:pPr>
        <w:pStyle w:val="NEXGOHEAD2"/>
      </w:pPr>
      <w:bookmarkStart w:id="10" w:name="_Toc217049284"/>
      <w:bookmarkStart w:id="11" w:name="_Toc219291302"/>
      <w:bookmarkEnd w:id="7"/>
      <w:bookmarkEnd w:id="8"/>
      <w:r>
        <w:rPr>
          <w:rFonts w:hint="eastAsia"/>
        </w:rPr>
        <w:t>Objective</w:t>
      </w:r>
      <w:bookmarkEnd w:id="10"/>
      <w:bookmarkEnd w:id="11"/>
    </w:p>
    <w:p w14:paraId="510AA46D" w14:textId="27DE4561" w:rsidR="00864C44" w:rsidRDefault="00864C44" w:rsidP="00864C44">
      <w:r>
        <w:t xml:space="preserve">This document details the terminal capabilities, parameter settings, test case usage, etc. Help developers perform </w:t>
      </w:r>
      <w:r>
        <w:rPr>
          <w:rFonts w:hint="eastAsia"/>
        </w:rPr>
        <w:t xml:space="preserve">EMV L3 </w:t>
      </w:r>
      <w:r>
        <w:t>certification</w:t>
      </w:r>
      <w:r>
        <w:rPr>
          <w:rFonts w:hint="eastAsia"/>
        </w:rPr>
        <w:t>s</w:t>
      </w:r>
      <w:r>
        <w:t>.</w:t>
      </w:r>
    </w:p>
    <w:p w14:paraId="2052C16A" w14:textId="77777777" w:rsidR="00864C44" w:rsidRDefault="00864C44" w:rsidP="00864C44">
      <w:r>
        <w:t xml:space="preserve">Normally, the certification body will provide us with a TSE file. We just need to import the TSE file into Colis, and the test case will be automatically generated. </w:t>
      </w:r>
    </w:p>
    <w:p w14:paraId="6611859F" w14:textId="21D2D4DA" w:rsidR="000E0317" w:rsidRDefault="00864C44" w:rsidP="00864C44">
      <w:r>
        <w:t>In this document, we will use a sample TSE file for generating test cases.</w:t>
      </w:r>
    </w:p>
    <w:p w14:paraId="78A2A041" w14:textId="77777777" w:rsidR="00117D63" w:rsidRPr="00A22A30" w:rsidRDefault="00117D63" w:rsidP="00864C44"/>
    <w:p w14:paraId="6210FCAD" w14:textId="77777777" w:rsidR="00117D63" w:rsidRDefault="00117D63">
      <w:pPr>
        <w:widowControl/>
        <w:spacing w:before="0" w:beforeAutospacing="0" w:after="200" w:afterAutospacing="0" w:line="276" w:lineRule="auto"/>
        <w:jc w:val="left"/>
        <w:rPr>
          <w:rFonts w:eastAsia="Arial Unicode MS" w:cs="Arial"/>
          <w:b/>
          <w:color w:val="auto"/>
          <w:kern w:val="0"/>
          <w:sz w:val="36"/>
          <w:szCs w:val="36"/>
        </w:rPr>
      </w:pPr>
      <w:bookmarkStart w:id="12" w:name="_Toc28346639"/>
      <w:r>
        <w:br w:type="page"/>
      </w:r>
    </w:p>
    <w:p w14:paraId="6AEB7C53" w14:textId="294BF55F" w:rsidR="00CE4644" w:rsidRPr="005E51FB" w:rsidRDefault="00CE4644" w:rsidP="00CE4644">
      <w:pPr>
        <w:pStyle w:val="NEXGOHEAD1"/>
        <w:ind w:left="482" w:hanging="482"/>
      </w:pPr>
      <w:bookmarkStart w:id="13" w:name="_Toc219291303"/>
      <w:r>
        <w:rPr>
          <w:rFonts w:hint="eastAsia"/>
        </w:rPr>
        <w:lastRenderedPageBreak/>
        <w:t>VISA</w:t>
      </w:r>
      <w:bookmarkEnd w:id="13"/>
    </w:p>
    <w:p w14:paraId="123216A2" w14:textId="76A05D47" w:rsidR="005E51FB" w:rsidRPr="007539D1" w:rsidRDefault="005E51FB" w:rsidP="006C4EC1">
      <w:pPr>
        <w:pStyle w:val="NEXGOHEAD2"/>
      </w:pPr>
      <w:bookmarkStart w:id="14" w:name="_Toc219291304"/>
      <w:r>
        <w:t xml:space="preserve">Terminal </w:t>
      </w:r>
      <w:r w:rsidR="00696451">
        <w:t>Configuration</w:t>
      </w:r>
      <w:bookmarkEnd w:id="12"/>
      <w:bookmarkEnd w:id="14"/>
    </w:p>
    <w:tbl>
      <w:tblPr>
        <w:tblStyle w:val="a7"/>
        <w:tblW w:w="0" w:type="auto"/>
        <w:tblLook w:val="04A0" w:firstRow="1" w:lastRow="0" w:firstColumn="1" w:lastColumn="0" w:noHBand="0" w:noVBand="1"/>
      </w:tblPr>
      <w:tblGrid>
        <w:gridCol w:w="4874"/>
        <w:gridCol w:w="4862"/>
      </w:tblGrid>
      <w:tr w:rsidR="007539D1" w:rsidRPr="007539D1" w14:paraId="022BF692" w14:textId="77777777" w:rsidTr="00742ABD">
        <w:tc>
          <w:tcPr>
            <w:tcW w:w="4998" w:type="dxa"/>
          </w:tcPr>
          <w:p w14:paraId="16641DF7" w14:textId="77777777" w:rsidR="007539D1" w:rsidRPr="007539D1" w:rsidRDefault="007539D1" w:rsidP="007539D1">
            <w:pPr>
              <w:rPr>
                <w:rFonts w:eastAsiaTheme="minorEastAsia"/>
              </w:rPr>
            </w:pPr>
            <w:r w:rsidRPr="007539D1">
              <w:rPr>
                <w:rFonts w:eastAsiaTheme="minorEastAsia" w:hint="eastAsia"/>
              </w:rPr>
              <w:t>Terminal type</w:t>
            </w:r>
          </w:p>
        </w:tc>
        <w:tc>
          <w:tcPr>
            <w:tcW w:w="4999" w:type="dxa"/>
          </w:tcPr>
          <w:p w14:paraId="19DE59E9" w14:textId="77777777" w:rsidR="007539D1" w:rsidRPr="007539D1" w:rsidRDefault="007539D1" w:rsidP="007539D1">
            <w:pPr>
              <w:rPr>
                <w:rFonts w:eastAsiaTheme="minorEastAsia"/>
              </w:rPr>
            </w:pPr>
            <w:r w:rsidRPr="007539D1">
              <w:rPr>
                <w:rFonts w:eastAsiaTheme="minorEastAsia" w:hint="eastAsia"/>
              </w:rPr>
              <w:t>Pos</w:t>
            </w:r>
          </w:p>
        </w:tc>
      </w:tr>
      <w:tr w:rsidR="007539D1" w:rsidRPr="007539D1" w14:paraId="253CB38A" w14:textId="77777777" w:rsidTr="00742ABD">
        <w:tc>
          <w:tcPr>
            <w:tcW w:w="4998" w:type="dxa"/>
          </w:tcPr>
          <w:p w14:paraId="6B9EF7FB" w14:textId="77777777" w:rsidR="007539D1" w:rsidRPr="007539D1" w:rsidRDefault="007539D1" w:rsidP="007539D1">
            <w:pPr>
              <w:rPr>
                <w:rFonts w:eastAsiaTheme="minorEastAsia"/>
              </w:rPr>
            </w:pPr>
            <w:r w:rsidRPr="007539D1">
              <w:rPr>
                <w:rFonts w:eastAsiaTheme="minorEastAsia" w:hint="eastAsia"/>
              </w:rPr>
              <w:t>Terminal capability</w:t>
            </w:r>
          </w:p>
        </w:tc>
        <w:tc>
          <w:tcPr>
            <w:tcW w:w="4999" w:type="dxa"/>
          </w:tcPr>
          <w:p w14:paraId="4C9C5A30" w14:textId="77777777" w:rsidR="007539D1" w:rsidRPr="007539D1" w:rsidRDefault="007539D1" w:rsidP="007539D1">
            <w:pPr>
              <w:rPr>
                <w:rFonts w:eastAsiaTheme="minorEastAsia"/>
              </w:rPr>
            </w:pPr>
            <w:r w:rsidRPr="007539D1">
              <w:rPr>
                <w:rFonts w:eastAsiaTheme="minorEastAsia"/>
              </w:rPr>
              <w:t>O</w:t>
            </w:r>
            <w:r w:rsidRPr="007539D1">
              <w:rPr>
                <w:rFonts w:eastAsiaTheme="minorEastAsia" w:hint="eastAsia"/>
              </w:rPr>
              <w:t xml:space="preserve">ffline </w:t>
            </w:r>
            <w:r w:rsidRPr="007539D1">
              <w:rPr>
                <w:rFonts w:eastAsiaTheme="minorEastAsia"/>
              </w:rPr>
              <w:t>with online capability</w:t>
            </w:r>
          </w:p>
        </w:tc>
      </w:tr>
      <w:tr w:rsidR="007539D1" w:rsidRPr="007539D1" w14:paraId="2D00ABA1" w14:textId="77777777" w:rsidTr="00742ABD">
        <w:tc>
          <w:tcPr>
            <w:tcW w:w="4998" w:type="dxa"/>
          </w:tcPr>
          <w:p w14:paraId="24C06F47" w14:textId="77777777" w:rsidR="007539D1" w:rsidRPr="007539D1" w:rsidRDefault="007539D1" w:rsidP="007539D1">
            <w:pPr>
              <w:rPr>
                <w:rFonts w:eastAsiaTheme="minorEastAsia"/>
              </w:rPr>
            </w:pPr>
            <w:r w:rsidRPr="007539D1">
              <w:rPr>
                <w:rFonts w:eastAsiaTheme="minorEastAsia" w:hint="eastAsia"/>
              </w:rPr>
              <w:t>Online Pin</w:t>
            </w:r>
          </w:p>
        </w:tc>
        <w:tc>
          <w:tcPr>
            <w:tcW w:w="4999" w:type="dxa"/>
          </w:tcPr>
          <w:p w14:paraId="0579CED6" w14:textId="77777777" w:rsidR="007539D1" w:rsidRPr="007539D1" w:rsidRDefault="007539D1" w:rsidP="007539D1">
            <w:pPr>
              <w:rPr>
                <w:rFonts w:eastAsiaTheme="minorEastAsia"/>
              </w:rPr>
            </w:pPr>
            <w:r w:rsidRPr="007539D1">
              <w:rPr>
                <w:rFonts w:eastAsiaTheme="minorEastAsia" w:hint="eastAsia"/>
              </w:rPr>
              <w:t>Support</w:t>
            </w:r>
          </w:p>
        </w:tc>
      </w:tr>
      <w:tr w:rsidR="007539D1" w:rsidRPr="007539D1" w14:paraId="11E4A01A" w14:textId="77777777" w:rsidTr="00742ABD">
        <w:tc>
          <w:tcPr>
            <w:tcW w:w="4998" w:type="dxa"/>
          </w:tcPr>
          <w:p w14:paraId="0DC508B2" w14:textId="77777777" w:rsidR="007539D1" w:rsidRPr="007539D1" w:rsidRDefault="007539D1" w:rsidP="007539D1">
            <w:pPr>
              <w:rPr>
                <w:rFonts w:eastAsiaTheme="minorEastAsia"/>
              </w:rPr>
            </w:pPr>
            <w:r w:rsidRPr="007539D1">
              <w:rPr>
                <w:rFonts w:eastAsiaTheme="minorEastAsia"/>
              </w:rPr>
              <w:t>S</w:t>
            </w:r>
            <w:r w:rsidRPr="007539D1">
              <w:rPr>
                <w:rFonts w:eastAsiaTheme="minorEastAsia" w:hint="eastAsia"/>
              </w:rPr>
              <w:t xml:space="preserve">ignature </w:t>
            </w:r>
          </w:p>
        </w:tc>
        <w:tc>
          <w:tcPr>
            <w:tcW w:w="4999" w:type="dxa"/>
          </w:tcPr>
          <w:p w14:paraId="5AEB59E6" w14:textId="3AB71349" w:rsidR="007539D1" w:rsidRPr="007539D1" w:rsidRDefault="007539D1" w:rsidP="007539D1">
            <w:pPr>
              <w:rPr>
                <w:rFonts w:eastAsiaTheme="minorEastAsia"/>
              </w:rPr>
            </w:pPr>
            <w:r w:rsidRPr="007539D1">
              <w:rPr>
                <w:rFonts w:eastAsiaTheme="minorEastAsia" w:hint="eastAsia"/>
              </w:rPr>
              <w:t>Support</w:t>
            </w:r>
          </w:p>
        </w:tc>
      </w:tr>
      <w:tr w:rsidR="007539D1" w:rsidRPr="007539D1" w14:paraId="1DD8128B" w14:textId="77777777" w:rsidTr="00742ABD">
        <w:tc>
          <w:tcPr>
            <w:tcW w:w="4998" w:type="dxa"/>
          </w:tcPr>
          <w:p w14:paraId="0ADECD3B" w14:textId="77777777" w:rsidR="007539D1" w:rsidRPr="007539D1" w:rsidRDefault="007539D1" w:rsidP="007539D1">
            <w:pPr>
              <w:rPr>
                <w:rFonts w:eastAsiaTheme="minorEastAsia"/>
              </w:rPr>
            </w:pPr>
            <w:r w:rsidRPr="007539D1">
              <w:rPr>
                <w:rFonts w:eastAsiaTheme="minorEastAsia" w:hint="eastAsia"/>
              </w:rPr>
              <w:t>Contact EMV</w:t>
            </w:r>
          </w:p>
        </w:tc>
        <w:tc>
          <w:tcPr>
            <w:tcW w:w="4999" w:type="dxa"/>
          </w:tcPr>
          <w:p w14:paraId="2074045C" w14:textId="77777777" w:rsidR="007539D1" w:rsidRPr="007539D1" w:rsidRDefault="007539D1" w:rsidP="007539D1">
            <w:pPr>
              <w:rPr>
                <w:rFonts w:eastAsiaTheme="minorEastAsia"/>
              </w:rPr>
            </w:pPr>
            <w:r w:rsidRPr="007539D1">
              <w:rPr>
                <w:rFonts w:eastAsiaTheme="minorEastAsia" w:hint="eastAsia"/>
              </w:rPr>
              <w:t>Support</w:t>
            </w:r>
          </w:p>
        </w:tc>
      </w:tr>
      <w:tr w:rsidR="007539D1" w:rsidRPr="007539D1" w14:paraId="3E034B23" w14:textId="77777777" w:rsidTr="00742ABD">
        <w:tc>
          <w:tcPr>
            <w:tcW w:w="4998" w:type="dxa"/>
          </w:tcPr>
          <w:p w14:paraId="054C1F2A" w14:textId="77777777" w:rsidR="007539D1" w:rsidRPr="007539D1" w:rsidRDefault="007539D1" w:rsidP="007539D1">
            <w:pPr>
              <w:rPr>
                <w:rFonts w:eastAsiaTheme="minorEastAsia"/>
              </w:rPr>
            </w:pPr>
            <w:proofErr w:type="spellStart"/>
            <w:r w:rsidRPr="007539D1">
              <w:rPr>
                <w:rFonts w:eastAsiaTheme="minorEastAsia" w:hint="eastAsia"/>
              </w:rPr>
              <w:t>qVSDC</w:t>
            </w:r>
            <w:proofErr w:type="spellEnd"/>
          </w:p>
        </w:tc>
        <w:tc>
          <w:tcPr>
            <w:tcW w:w="4999" w:type="dxa"/>
          </w:tcPr>
          <w:p w14:paraId="5454385E" w14:textId="77777777" w:rsidR="007539D1" w:rsidRPr="007539D1" w:rsidRDefault="007539D1" w:rsidP="007539D1">
            <w:pPr>
              <w:rPr>
                <w:rFonts w:eastAsiaTheme="minorEastAsia"/>
              </w:rPr>
            </w:pPr>
            <w:r w:rsidRPr="007539D1">
              <w:rPr>
                <w:rFonts w:eastAsiaTheme="minorEastAsia" w:hint="eastAsia"/>
              </w:rPr>
              <w:t>Support</w:t>
            </w:r>
          </w:p>
        </w:tc>
      </w:tr>
      <w:tr w:rsidR="007539D1" w:rsidRPr="007539D1" w14:paraId="5887740E" w14:textId="77777777" w:rsidTr="00742ABD">
        <w:tc>
          <w:tcPr>
            <w:tcW w:w="4998" w:type="dxa"/>
          </w:tcPr>
          <w:p w14:paraId="1F664127" w14:textId="77777777" w:rsidR="007539D1" w:rsidRPr="007539D1" w:rsidRDefault="007539D1" w:rsidP="007539D1">
            <w:pPr>
              <w:rPr>
                <w:rFonts w:eastAsiaTheme="minorEastAsia"/>
              </w:rPr>
            </w:pPr>
            <w:r w:rsidRPr="007539D1">
              <w:rPr>
                <w:rFonts w:eastAsiaTheme="minorEastAsia" w:hint="eastAsia"/>
              </w:rPr>
              <w:t>MSD</w:t>
            </w:r>
          </w:p>
        </w:tc>
        <w:tc>
          <w:tcPr>
            <w:tcW w:w="4999" w:type="dxa"/>
          </w:tcPr>
          <w:p w14:paraId="30DE3AED" w14:textId="10E377D5" w:rsidR="007539D1" w:rsidRPr="007539D1" w:rsidRDefault="007539D1" w:rsidP="007539D1">
            <w:pPr>
              <w:rPr>
                <w:rFonts w:eastAsiaTheme="minorEastAsia"/>
              </w:rPr>
            </w:pPr>
            <w:r w:rsidRPr="007539D1">
              <w:rPr>
                <w:rFonts w:eastAsiaTheme="minorEastAsia"/>
              </w:rPr>
              <w:t>D</w:t>
            </w:r>
            <w:r w:rsidRPr="007539D1">
              <w:rPr>
                <w:rFonts w:eastAsiaTheme="minorEastAsia" w:hint="eastAsia"/>
              </w:rPr>
              <w:t xml:space="preserve">o </w:t>
            </w:r>
            <w:r w:rsidRPr="007539D1">
              <w:rPr>
                <w:rFonts w:eastAsiaTheme="minorEastAsia"/>
              </w:rPr>
              <w:t xml:space="preserve">not support MSD for </w:t>
            </w:r>
            <w:r w:rsidR="00864C44">
              <w:rPr>
                <w:rFonts w:eastAsiaTheme="minorEastAsia" w:hint="eastAsia"/>
              </w:rPr>
              <w:t>PAYWAVE</w:t>
            </w:r>
          </w:p>
        </w:tc>
      </w:tr>
      <w:tr w:rsidR="007539D1" w:rsidRPr="007539D1" w14:paraId="187B2671" w14:textId="77777777" w:rsidTr="00742ABD">
        <w:tc>
          <w:tcPr>
            <w:tcW w:w="4998" w:type="dxa"/>
          </w:tcPr>
          <w:p w14:paraId="5F7C34BF" w14:textId="77777777" w:rsidR="007539D1" w:rsidRPr="007539D1" w:rsidRDefault="007539D1" w:rsidP="007539D1">
            <w:pPr>
              <w:rPr>
                <w:rFonts w:eastAsiaTheme="minorEastAsia"/>
              </w:rPr>
            </w:pPr>
            <w:r w:rsidRPr="007539D1">
              <w:rPr>
                <w:rFonts w:eastAsiaTheme="minorEastAsia" w:hint="eastAsia"/>
              </w:rPr>
              <w:t xml:space="preserve">Offline Data Authentication </w:t>
            </w:r>
          </w:p>
        </w:tc>
        <w:tc>
          <w:tcPr>
            <w:tcW w:w="4999" w:type="dxa"/>
          </w:tcPr>
          <w:p w14:paraId="3B00604C" w14:textId="77777777" w:rsidR="007539D1" w:rsidRPr="007539D1" w:rsidRDefault="007539D1" w:rsidP="007539D1">
            <w:pPr>
              <w:rPr>
                <w:rFonts w:eastAsiaTheme="minorEastAsia"/>
              </w:rPr>
            </w:pPr>
            <w:r w:rsidRPr="007539D1">
              <w:rPr>
                <w:rFonts w:eastAsiaTheme="minorEastAsia" w:hint="eastAsia"/>
              </w:rPr>
              <w:t>Support</w:t>
            </w:r>
          </w:p>
        </w:tc>
      </w:tr>
      <w:tr w:rsidR="007539D1" w:rsidRPr="007539D1" w14:paraId="35253F2E" w14:textId="77777777" w:rsidTr="00742ABD">
        <w:tc>
          <w:tcPr>
            <w:tcW w:w="4998" w:type="dxa"/>
          </w:tcPr>
          <w:p w14:paraId="477E86EE" w14:textId="77777777" w:rsidR="007539D1" w:rsidRPr="007539D1" w:rsidRDefault="007539D1" w:rsidP="007539D1">
            <w:pPr>
              <w:rPr>
                <w:rFonts w:eastAsiaTheme="minorEastAsia"/>
              </w:rPr>
            </w:pPr>
            <w:r w:rsidRPr="007539D1">
              <w:rPr>
                <w:rFonts w:eastAsiaTheme="minorEastAsia" w:hint="eastAsia"/>
              </w:rPr>
              <w:t>Offline Data Authentication for Online Transaction</w:t>
            </w:r>
          </w:p>
        </w:tc>
        <w:tc>
          <w:tcPr>
            <w:tcW w:w="4999" w:type="dxa"/>
          </w:tcPr>
          <w:p w14:paraId="5C0B360C" w14:textId="77777777" w:rsidR="007539D1" w:rsidRPr="007539D1" w:rsidRDefault="007539D1" w:rsidP="007539D1">
            <w:pPr>
              <w:rPr>
                <w:rFonts w:eastAsiaTheme="minorEastAsia"/>
              </w:rPr>
            </w:pPr>
            <w:r w:rsidRPr="007539D1">
              <w:rPr>
                <w:rFonts w:eastAsiaTheme="minorEastAsia" w:hint="eastAsia"/>
              </w:rPr>
              <w:t>Support</w:t>
            </w:r>
          </w:p>
        </w:tc>
      </w:tr>
      <w:tr w:rsidR="007539D1" w:rsidRPr="007539D1" w14:paraId="3A3F6B29" w14:textId="77777777" w:rsidTr="00742ABD">
        <w:tc>
          <w:tcPr>
            <w:tcW w:w="4998" w:type="dxa"/>
          </w:tcPr>
          <w:p w14:paraId="70F592DD" w14:textId="77777777" w:rsidR="007539D1" w:rsidRPr="007539D1" w:rsidRDefault="007539D1" w:rsidP="007539D1">
            <w:pPr>
              <w:rPr>
                <w:rFonts w:eastAsiaTheme="minorEastAsia"/>
              </w:rPr>
            </w:pPr>
            <w:r w:rsidRPr="007539D1">
              <w:rPr>
                <w:rFonts w:eastAsiaTheme="minorEastAsia" w:hint="eastAsia"/>
              </w:rPr>
              <w:t>Electron AID</w:t>
            </w:r>
          </w:p>
        </w:tc>
        <w:tc>
          <w:tcPr>
            <w:tcW w:w="4999" w:type="dxa"/>
          </w:tcPr>
          <w:p w14:paraId="1810093F" w14:textId="77777777" w:rsidR="007539D1" w:rsidRPr="007539D1" w:rsidRDefault="007539D1" w:rsidP="007539D1">
            <w:pPr>
              <w:rPr>
                <w:rFonts w:eastAsiaTheme="minorEastAsia"/>
              </w:rPr>
            </w:pPr>
            <w:r w:rsidRPr="007539D1">
              <w:rPr>
                <w:rFonts w:eastAsiaTheme="minorEastAsia" w:hint="eastAsia"/>
              </w:rPr>
              <w:t>Support</w:t>
            </w:r>
          </w:p>
        </w:tc>
      </w:tr>
      <w:tr w:rsidR="007539D1" w:rsidRPr="007539D1" w14:paraId="06897749" w14:textId="77777777" w:rsidTr="00742ABD">
        <w:tc>
          <w:tcPr>
            <w:tcW w:w="4998" w:type="dxa"/>
          </w:tcPr>
          <w:p w14:paraId="2DFEE35B" w14:textId="77777777" w:rsidR="007539D1" w:rsidRPr="007539D1" w:rsidRDefault="007539D1" w:rsidP="007539D1">
            <w:pPr>
              <w:rPr>
                <w:rFonts w:eastAsiaTheme="minorEastAsia"/>
              </w:rPr>
            </w:pPr>
            <w:r w:rsidRPr="007539D1">
              <w:rPr>
                <w:rFonts w:eastAsiaTheme="minorEastAsia" w:hint="eastAsia"/>
              </w:rPr>
              <w:t>Interlink AID</w:t>
            </w:r>
          </w:p>
        </w:tc>
        <w:tc>
          <w:tcPr>
            <w:tcW w:w="4999" w:type="dxa"/>
          </w:tcPr>
          <w:p w14:paraId="2664DD45" w14:textId="77777777" w:rsidR="007539D1" w:rsidRPr="007539D1" w:rsidRDefault="007539D1" w:rsidP="007539D1">
            <w:pPr>
              <w:rPr>
                <w:rFonts w:eastAsiaTheme="minorEastAsia"/>
              </w:rPr>
            </w:pPr>
            <w:r w:rsidRPr="007539D1">
              <w:rPr>
                <w:rFonts w:eastAsiaTheme="minorEastAsia" w:hint="eastAsia"/>
              </w:rPr>
              <w:t>Support</w:t>
            </w:r>
          </w:p>
        </w:tc>
      </w:tr>
      <w:tr w:rsidR="007539D1" w:rsidRPr="007539D1" w14:paraId="44E2E609" w14:textId="77777777" w:rsidTr="00742ABD">
        <w:tc>
          <w:tcPr>
            <w:tcW w:w="4998" w:type="dxa"/>
          </w:tcPr>
          <w:p w14:paraId="62B1EF7A" w14:textId="77777777" w:rsidR="007539D1" w:rsidRPr="007539D1" w:rsidRDefault="007539D1" w:rsidP="007539D1">
            <w:pPr>
              <w:rPr>
                <w:rFonts w:eastAsiaTheme="minorEastAsia"/>
              </w:rPr>
            </w:pPr>
            <w:r w:rsidRPr="007539D1">
              <w:rPr>
                <w:rFonts w:eastAsiaTheme="minorEastAsia" w:hint="eastAsia"/>
              </w:rPr>
              <w:t>Extended Selection</w:t>
            </w:r>
          </w:p>
        </w:tc>
        <w:tc>
          <w:tcPr>
            <w:tcW w:w="4999" w:type="dxa"/>
          </w:tcPr>
          <w:p w14:paraId="5F3D11DB" w14:textId="77777777" w:rsidR="007539D1" w:rsidRPr="007539D1" w:rsidRDefault="007539D1" w:rsidP="007539D1">
            <w:r w:rsidRPr="007539D1">
              <w:rPr>
                <w:rFonts w:eastAsiaTheme="minorEastAsia" w:hint="eastAsia"/>
              </w:rPr>
              <w:t>Support</w:t>
            </w:r>
          </w:p>
        </w:tc>
      </w:tr>
      <w:tr w:rsidR="007539D1" w:rsidRPr="007539D1" w14:paraId="63FE2A7E" w14:textId="77777777" w:rsidTr="00742ABD">
        <w:tc>
          <w:tcPr>
            <w:tcW w:w="4998" w:type="dxa"/>
          </w:tcPr>
          <w:p w14:paraId="4F9FBB30" w14:textId="77777777" w:rsidR="007539D1" w:rsidRPr="007539D1" w:rsidRDefault="007539D1" w:rsidP="007539D1">
            <w:pPr>
              <w:rPr>
                <w:rFonts w:eastAsiaTheme="minorEastAsia"/>
              </w:rPr>
            </w:pPr>
            <w:r w:rsidRPr="007539D1">
              <w:rPr>
                <w:rFonts w:eastAsiaTheme="minorEastAsia" w:hint="eastAsia"/>
              </w:rPr>
              <w:t xml:space="preserve">TTQ B2b6 is </w:t>
            </w:r>
            <w:proofErr w:type="gramStart"/>
            <w:r w:rsidRPr="007539D1">
              <w:rPr>
                <w:rFonts w:eastAsiaTheme="minorEastAsia" w:hint="eastAsia"/>
              </w:rPr>
              <w:t>set(</w:t>
            </w:r>
            <w:proofErr w:type="gramEnd"/>
            <w:r w:rsidRPr="007539D1">
              <w:rPr>
                <w:rFonts w:eastAsiaTheme="minorEastAsia"/>
              </w:rPr>
              <w:t>switch interface when CVM is required</w:t>
            </w:r>
            <w:r w:rsidRPr="007539D1">
              <w:rPr>
                <w:rFonts w:eastAsiaTheme="minorEastAsia" w:hint="eastAsia"/>
              </w:rPr>
              <w:t>)</w:t>
            </w:r>
          </w:p>
        </w:tc>
        <w:tc>
          <w:tcPr>
            <w:tcW w:w="4999" w:type="dxa"/>
          </w:tcPr>
          <w:p w14:paraId="3DDD0B10" w14:textId="77777777" w:rsidR="007539D1" w:rsidRPr="007539D1" w:rsidRDefault="007539D1" w:rsidP="007539D1">
            <w:r w:rsidRPr="007539D1">
              <w:rPr>
                <w:rFonts w:eastAsiaTheme="minorEastAsia" w:hint="eastAsia"/>
              </w:rPr>
              <w:t>Support</w:t>
            </w:r>
          </w:p>
        </w:tc>
      </w:tr>
      <w:tr w:rsidR="007539D1" w:rsidRPr="007539D1" w14:paraId="6B8BA651" w14:textId="77777777" w:rsidTr="00742ABD">
        <w:tc>
          <w:tcPr>
            <w:tcW w:w="4998" w:type="dxa"/>
          </w:tcPr>
          <w:p w14:paraId="28B12121" w14:textId="77777777" w:rsidR="007539D1" w:rsidRPr="007539D1" w:rsidRDefault="007539D1" w:rsidP="007539D1">
            <w:pPr>
              <w:rPr>
                <w:rFonts w:eastAsiaTheme="minorEastAsia"/>
              </w:rPr>
            </w:pPr>
            <w:r w:rsidRPr="007539D1">
              <w:rPr>
                <w:rFonts w:eastAsiaTheme="minorEastAsia" w:hint="eastAsia"/>
              </w:rPr>
              <w:t>Terminal Contactless Floor Limit</w:t>
            </w:r>
          </w:p>
        </w:tc>
        <w:tc>
          <w:tcPr>
            <w:tcW w:w="4999" w:type="dxa"/>
          </w:tcPr>
          <w:p w14:paraId="2E50C468" w14:textId="77777777" w:rsidR="007539D1" w:rsidRPr="007539D1" w:rsidRDefault="007539D1" w:rsidP="007539D1">
            <w:pPr>
              <w:rPr>
                <w:rFonts w:eastAsiaTheme="minorEastAsia"/>
              </w:rPr>
            </w:pPr>
            <w:r w:rsidRPr="007539D1">
              <w:rPr>
                <w:rFonts w:eastAsiaTheme="minorEastAsia" w:hint="eastAsia"/>
              </w:rPr>
              <w:t>0.00</w:t>
            </w:r>
            <w:r w:rsidRPr="007539D1">
              <w:rPr>
                <w:rFonts w:eastAsiaTheme="minorEastAsia"/>
              </w:rPr>
              <w:t xml:space="preserve"> </w:t>
            </w:r>
          </w:p>
        </w:tc>
      </w:tr>
      <w:tr w:rsidR="007539D1" w:rsidRPr="007539D1" w14:paraId="4E89ACBF" w14:textId="77777777" w:rsidTr="00742ABD">
        <w:tc>
          <w:tcPr>
            <w:tcW w:w="4998" w:type="dxa"/>
          </w:tcPr>
          <w:p w14:paraId="677857C7" w14:textId="77777777" w:rsidR="007539D1" w:rsidRPr="007539D1" w:rsidRDefault="007539D1" w:rsidP="007539D1">
            <w:pPr>
              <w:rPr>
                <w:rFonts w:eastAsiaTheme="minorEastAsia"/>
              </w:rPr>
            </w:pPr>
            <w:r w:rsidRPr="007539D1">
              <w:rPr>
                <w:rFonts w:eastAsiaTheme="minorEastAsia" w:hint="eastAsia"/>
              </w:rPr>
              <w:t>Terminal Contactless</w:t>
            </w:r>
            <w:r w:rsidRPr="007539D1">
              <w:rPr>
                <w:rFonts w:eastAsiaTheme="minorEastAsia"/>
              </w:rPr>
              <w:t xml:space="preserve"> CVM Limit</w:t>
            </w:r>
          </w:p>
        </w:tc>
        <w:tc>
          <w:tcPr>
            <w:tcW w:w="4999" w:type="dxa"/>
          </w:tcPr>
          <w:p w14:paraId="0ECC4BEE" w14:textId="77777777" w:rsidR="007539D1" w:rsidRPr="007539D1" w:rsidRDefault="007539D1" w:rsidP="007539D1">
            <w:pPr>
              <w:rPr>
                <w:rFonts w:eastAsiaTheme="minorEastAsia"/>
              </w:rPr>
            </w:pPr>
            <w:r w:rsidRPr="007539D1">
              <w:rPr>
                <w:rFonts w:eastAsiaTheme="minorEastAsia"/>
              </w:rPr>
              <w:t>15</w:t>
            </w:r>
            <w:r w:rsidRPr="007539D1">
              <w:rPr>
                <w:rFonts w:eastAsiaTheme="minorEastAsia" w:hint="eastAsia"/>
              </w:rPr>
              <w:t>.00</w:t>
            </w:r>
          </w:p>
        </w:tc>
      </w:tr>
      <w:tr w:rsidR="007539D1" w:rsidRPr="007539D1" w14:paraId="332EE713" w14:textId="77777777" w:rsidTr="00742ABD">
        <w:tc>
          <w:tcPr>
            <w:tcW w:w="4998" w:type="dxa"/>
          </w:tcPr>
          <w:p w14:paraId="12B4F993" w14:textId="77777777" w:rsidR="007539D1" w:rsidRPr="007539D1" w:rsidRDefault="007539D1" w:rsidP="007539D1">
            <w:pPr>
              <w:rPr>
                <w:rFonts w:eastAsiaTheme="minorEastAsia"/>
              </w:rPr>
            </w:pPr>
            <w:r w:rsidRPr="007539D1">
              <w:rPr>
                <w:rFonts w:eastAsiaTheme="minorEastAsia" w:hint="eastAsia"/>
              </w:rPr>
              <w:t>Terminal Contactless Trans Limit</w:t>
            </w:r>
          </w:p>
        </w:tc>
        <w:tc>
          <w:tcPr>
            <w:tcW w:w="4999" w:type="dxa"/>
          </w:tcPr>
          <w:p w14:paraId="43D73C3E" w14:textId="77777777" w:rsidR="007539D1" w:rsidRPr="007539D1" w:rsidRDefault="007539D1" w:rsidP="007539D1">
            <w:pPr>
              <w:rPr>
                <w:rFonts w:eastAsiaTheme="minorEastAsia"/>
              </w:rPr>
            </w:pPr>
            <w:r w:rsidRPr="007539D1">
              <w:rPr>
                <w:rFonts w:eastAsiaTheme="minorEastAsia" w:hint="eastAsia"/>
              </w:rPr>
              <w:t>50.00</w:t>
            </w:r>
          </w:p>
        </w:tc>
      </w:tr>
    </w:tbl>
    <w:p w14:paraId="562A6958" w14:textId="77777777" w:rsidR="008B0767" w:rsidRDefault="008B0767">
      <w:pPr>
        <w:widowControl/>
        <w:spacing w:before="0" w:beforeAutospacing="0" w:after="200" w:afterAutospacing="0" w:line="276" w:lineRule="auto"/>
        <w:jc w:val="left"/>
        <w:rPr>
          <w:rFonts w:eastAsia="Arial Unicode MS" w:cs="Arial"/>
          <w:b/>
          <w:color w:val="auto"/>
          <w:kern w:val="0"/>
          <w:sz w:val="36"/>
          <w:szCs w:val="36"/>
        </w:rPr>
      </w:pPr>
      <w:bookmarkStart w:id="15" w:name="_Toc28346640"/>
      <w:r>
        <w:br w:type="page"/>
      </w:r>
    </w:p>
    <w:p w14:paraId="52258CCA" w14:textId="21E86F34" w:rsidR="005E51FB" w:rsidRPr="0005616D" w:rsidRDefault="005E51FB" w:rsidP="006C4EC1">
      <w:pPr>
        <w:pStyle w:val="NEXGOHEAD2"/>
      </w:pPr>
      <w:bookmarkStart w:id="16" w:name="_Toc219291305"/>
      <w:r>
        <w:rPr>
          <w:rFonts w:hint="eastAsia"/>
        </w:rPr>
        <w:lastRenderedPageBreak/>
        <w:t>Te</w:t>
      </w:r>
      <w:r w:rsidR="00463227">
        <w:rPr>
          <w:rFonts w:hint="eastAsia"/>
        </w:rPr>
        <w:t>st</w:t>
      </w:r>
      <w:r>
        <w:rPr>
          <w:rFonts w:hint="eastAsia"/>
        </w:rPr>
        <w:t xml:space="preserve"> AID </w:t>
      </w:r>
      <w:r w:rsidR="001707B3">
        <w:rPr>
          <w:rFonts w:eastAsiaTheme="minorEastAsia" w:hint="eastAsia"/>
        </w:rPr>
        <w:t>&amp;</w:t>
      </w:r>
      <w:r>
        <w:rPr>
          <w:rFonts w:hint="eastAsia"/>
        </w:rPr>
        <w:t xml:space="preserve"> CAPK</w:t>
      </w:r>
      <w:bookmarkEnd w:id="15"/>
      <w:bookmarkEnd w:id="16"/>
    </w:p>
    <w:p w14:paraId="05970DCF" w14:textId="77777777" w:rsidR="005E51FB" w:rsidRPr="00781370" w:rsidRDefault="005E51FB" w:rsidP="006C4EC1">
      <w:pPr>
        <w:pStyle w:val="NEXGOHEAD3"/>
        <w:ind w:left="537" w:hanging="537"/>
      </w:pPr>
      <w:bookmarkStart w:id="17" w:name="_Toc28346641"/>
      <w:bookmarkStart w:id="18" w:name="_Toc219291306"/>
      <w:r>
        <w:t>AID</w:t>
      </w:r>
      <w:bookmarkEnd w:id="17"/>
      <w:bookmarkEnd w:id="18"/>
    </w:p>
    <w:p w14:paraId="0EF96B4F" w14:textId="77777777" w:rsidR="005E51FB" w:rsidRDefault="005E51FB" w:rsidP="005E51FB">
      <w:r>
        <w:t>AID list:</w:t>
      </w:r>
    </w:p>
    <w:p w14:paraId="11967684" w14:textId="63EB0E76" w:rsidR="005E51FB" w:rsidRPr="007539D1" w:rsidRDefault="007539D1" w:rsidP="005E51FB">
      <w:pPr>
        <w:pStyle w:val="APISourceCode"/>
        <w:rPr>
          <w:rFonts w:eastAsiaTheme="minorEastAsia"/>
        </w:rPr>
      </w:pPr>
      <w:r w:rsidRPr="007539D1">
        <w:t>A000000003</w:t>
      </w:r>
    </w:p>
    <w:p w14:paraId="1067071F" w14:textId="621432CB" w:rsidR="005E51FB" w:rsidRDefault="005E51FB" w:rsidP="005E51FB">
      <w:r>
        <w:rPr>
          <w:rFonts w:hint="eastAsia"/>
        </w:rPr>
        <w:t xml:space="preserve">AID detail for source code </w:t>
      </w:r>
      <w:r w:rsidR="00696451">
        <w:rPr>
          <w:rFonts w:hint="eastAsia"/>
        </w:rPr>
        <w:t>Configuration</w:t>
      </w:r>
      <w:r>
        <w:rPr>
          <w:rFonts w:hint="eastAsia"/>
        </w:rPr>
        <w:t>:</w:t>
      </w:r>
    </w:p>
    <w:p w14:paraId="40DF6458" w14:textId="77777777" w:rsidR="007539D1" w:rsidRPr="007539D1" w:rsidRDefault="007539D1" w:rsidP="007539D1">
      <w:pPr>
        <w:pStyle w:val="APISourceCode"/>
      </w:pPr>
      <w:bookmarkStart w:id="19" w:name="_Toc28346642"/>
      <w:r w:rsidRPr="007539D1">
        <w:t>{</w:t>
      </w:r>
    </w:p>
    <w:p w14:paraId="5519514B" w14:textId="77777777" w:rsidR="007539D1" w:rsidRPr="007539D1" w:rsidRDefault="007539D1" w:rsidP="007539D1">
      <w:pPr>
        <w:pStyle w:val="APISourceCode"/>
      </w:pPr>
      <w:r w:rsidRPr="007539D1">
        <w:t xml:space="preserve">  "</w:t>
      </w:r>
      <w:proofErr w:type="spellStart"/>
      <w:r w:rsidRPr="007539D1">
        <w:t>ddol</w:t>
      </w:r>
      <w:proofErr w:type="spellEnd"/>
      <w:r w:rsidRPr="007539D1">
        <w:t>": "9f3704",</w:t>
      </w:r>
    </w:p>
    <w:p w14:paraId="47509578" w14:textId="77777777" w:rsidR="007539D1" w:rsidRPr="007539D1" w:rsidRDefault="007539D1" w:rsidP="007539D1">
      <w:pPr>
        <w:pStyle w:val="APISourceCode"/>
      </w:pPr>
      <w:r w:rsidRPr="007539D1">
        <w:t xml:space="preserve">  "aid": "a000000003",</w:t>
      </w:r>
    </w:p>
    <w:p w14:paraId="7982F3A8" w14:textId="77777777" w:rsidR="007539D1" w:rsidRPr="007539D1" w:rsidRDefault="007539D1" w:rsidP="007539D1">
      <w:pPr>
        <w:pStyle w:val="APISourceCode"/>
      </w:pPr>
      <w:r w:rsidRPr="007539D1">
        <w:t xml:space="preserve">  "</w:t>
      </w:r>
      <w:proofErr w:type="spellStart"/>
      <w:r w:rsidRPr="007539D1">
        <w:t>appVerNum</w:t>
      </w:r>
      <w:proofErr w:type="spellEnd"/>
      <w:r w:rsidRPr="007539D1">
        <w:t>": "008c",</w:t>
      </w:r>
    </w:p>
    <w:p w14:paraId="2FCA76C8" w14:textId="77777777" w:rsidR="007539D1" w:rsidRPr="007539D1" w:rsidRDefault="007539D1" w:rsidP="007539D1">
      <w:pPr>
        <w:pStyle w:val="APISourceCode"/>
      </w:pPr>
      <w:r w:rsidRPr="007539D1">
        <w:t xml:space="preserve">  "</w:t>
      </w:r>
      <w:proofErr w:type="spellStart"/>
      <w:r w:rsidRPr="007539D1">
        <w:t>asi</w:t>
      </w:r>
      <w:proofErr w:type="spellEnd"/>
      <w:r w:rsidRPr="007539D1">
        <w:t xml:space="preserve">": </w:t>
      </w:r>
      <w:proofErr w:type="gramStart"/>
      <w:r w:rsidRPr="007539D1">
        <w:t>0,/</w:t>
      </w:r>
      <w:proofErr w:type="gramEnd"/>
      <w:r w:rsidRPr="007539D1">
        <w:t xml:space="preserve">/ partial match flag. </w:t>
      </w:r>
      <w:proofErr w:type="spellStart"/>
      <w:r w:rsidRPr="007539D1">
        <w:t>asi</w:t>
      </w:r>
      <w:proofErr w:type="spellEnd"/>
      <w:r w:rsidRPr="007539D1">
        <w:t xml:space="preserve">=0, partial </w:t>
      </w:r>
      <w:proofErr w:type="spellStart"/>
      <w:proofErr w:type="gramStart"/>
      <w:r w:rsidRPr="007539D1">
        <w:t>match;asi</w:t>
      </w:r>
      <w:proofErr w:type="spellEnd"/>
      <w:proofErr w:type="gramEnd"/>
      <w:r w:rsidRPr="007539D1">
        <w:t>=1, full match</w:t>
      </w:r>
    </w:p>
    <w:p w14:paraId="053BAF27" w14:textId="77777777" w:rsidR="007539D1" w:rsidRPr="007539D1" w:rsidRDefault="007539D1" w:rsidP="007539D1">
      <w:pPr>
        <w:pStyle w:val="APISourceCode"/>
      </w:pPr>
      <w:r w:rsidRPr="007539D1">
        <w:t xml:space="preserve">  "</w:t>
      </w:r>
      <w:proofErr w:type="spellStart"/>
      <w:r w:rsidRPr="007539D1">
        <w:t>contactlessCvmLimit</w:t>
      </w:r>
      <w:proofErr w:type="spellEnd"/>
      <w:r w:rsidRPr="007539D1">
        <w:t>": 1500,</w:t>
      </w:r>
    </w:p>
    <w:p w14:paraId="5DBB0C23" w14:textId="77777777" w:rsidR="007539D1" w:rsidRPr="007539D1" w:rsidRDefault="007539D1" w:rsidP="007539D1">
      <w:pPr>
        <w:pStyle w:val="APISourceCode"/>
      </w:pPr>
      <w:r w:rsidRPr="007539D1">
        <w:t xml:space="preserve">  "</w:t>
      </w:r>
      <w:proofErr w:type="spellStart"/>
      <w:r w:rsidRPr="007539D1">
        <w:t>contactlessFloorLimit</w:t>
      </w:r>
      <w:proofErr w:type="spellEnd"/>
      <w:r w:rsidRPr="007539D1">
        <w:t>": 0,</w:t>
      </w:r>
    </w:p>
    <w:p w14:paraId="6BCD718E" w14:textId="77777777" w:rsidR="007539D1" w:rsidRPr="007539D1" w:rsidRDefault="007539D1" w:rsidP="007539D1">
      <w:pPr>
        <w:pStyle w:val="APISourceCode"/>
      </w:pPr>
      <w:r w:rsidRPr="007539D1">
        <w:t xml:space="preserve">  "</w:t>
      </w:r>
      <w:proofErr w:type="spellStart"/>
      <w:r w:rsidRPr="007539D1">
        <w:t>contactlessTransLimit</w:t>
      </w:r>
      <w:proofErr w:type="spellEnd"/>
      <w:r w:rsidRPr="007539D1">
        <w:t>": 5000,</w:t>
      </w:r>
    </w:p>
    <w:p w14:paraId="438A426E" w14:textId="77777777" w:rsidR="007539D1" w:rsidRPr="007539D1" w:rsidRDefault="007539D1" w:rsidP="007539D1">
      <w:pPr>
        <w:pStyle w:val="APISourceCode"/>
      </w:pPr>
      <w:r w:rsidRPr="007539D1">
        <w:t xml:space="preserve">  "</w:t>
      </w:r>
      <w:proofErr w:type="spellStart"/>
      <w:r w:rsidRPr="007539D1">
        <w:t>floorLimit</w:t>
      </w:r>
      <w:proofErr w:type="spellEnd"/>
      <w:r w:rsidRPr="007539D1">
        <w:t>": 0,</w:t>
      </w:r>
    </w:p>
    <w:p w14:paraId="2A235AE4" w14:textId="77777777" w:rsidR="007539D1" w:rsidRPr="007539D1" w:rsidRDefault="007539D1" w:rsidP="007539D1">
      <w:pPr>
        <w:pStyle w:val="APISourceCode"/>
      </w:pPr>
      <w:r w:rsidRPr="007539D1">
        <w:t xml:space="preserve">  "</w:t>
      </w:r>
      <w:proofErr w:type="spellStart"/>
      <w:r w:rsidRPr="007539D1">
        <w:t>maxTargetPercent</w:t>
      </w:r>
      <w:proofErr w:type="spellEnd"/>
      <w:r w:rsidRPr="007539D1">
        <w:t>": 0,</w:t>
      </w:r>
    </w:p>
    <w:p w14:paraId="2962AA02" w14:textId="77777777" w:rsidR="007539D1" w:rsidRPr="007539D1" w:rsidRDefault="007539D1" w:rsidP="007539D1">
      <w:pPr>
        <w:pStyle w:val="APISourceCode"/>
      </w:pPr>
      <w:r w:rsidRPr="007539D1">
        <w:t xml:space="preserve">  "</w:t>
      </w:r>
      <w:proofErr w:type="spellStart"/>
      <w:r w:rsidRPr="007539D1">
        <w:t>onlinePinCap</w:t>
      </w:r>
      <w:proofErr w:type="spellEnd"/>
      <w:r w:rsidRPr="007539D1">
        <w:t>": 1,</w:t>
      </w:r>
    </w:p>
    <w:p w14:paraId="4920C5A6" w14:textId="77777777" w:rsidR="007539D1" w:rsidRPr="007539D1" w:rsidRDefault="007539D1" w:rsidP="007539D1">
      <w:pPr>
        <w:pStyle w:val="APISourceCode"/>
      </w:pPr>
      <w:r w:rsidRPr="007539D1">
        <w:t xml:space="preserve">  "</w:t>
      </w:r>
      <w:proofErr w:type="spellStart"/>
      <w:r w:rsidRPr="007539D1">
        <w:t>tacDefault</w:t>
      </w:r>
      <w:proofErr w:type="spellEnd"/>
      <w:r w:rsidRPr="007539D1">
        <w:t>": "DC4000A800",</w:t>
      </w:r>
    </w:p>
    <w:p w14:paraId="094B509E" w14:textId="77777777" w:rsidR="007539D1" w:rsidRPr="007539D1" w:rsidRDefault="007539D1" w:rsidP="007539D1">
      <w:pPr>
        <w:pStyle w:val="APISourceCode"/>
      </w:pPr>
      <w:r w:rsidRPr="007539D1">
        <w:t xml:space="preserve">  "</w:t>
      </w:r>
      <w:proofErr w:type="spellStart"/>
      <w:r w:rsidRPr="007539D1">
        <w:t>tacDenial</w:t>
      </w:r>
      <w:proofErr w:type="spellEnd"/>
      <w:r w:rsidRPr="007539D1">
        <w:t>": "0010000000",</w:t>
      </w:r>
    </w:p>
    <w:p w14:paraId="296072AD" w14:textId="77777777" w:rsidR="007539D1" w:rsidRPr="007539D1" w:rsidRDefault="007539D1" w:rsidP="007539D1">
      <w:pPr>
        <w:pStyle w:val="APISourceCode"/>
      </w:pPr>
      <w:r w:rsidRPr="007539D1">
        <w:t xml:space="preserve">  "</w:t>
      </w:r>
      <w:proofErr w:type="spellStart"/>
      <w:r w:rsidRPr="007539D1">
        <w:t>tacOnline</w:t>
      </w:r>
      <w:proofErr w:type="spellEnd"/>
      <w:r w:rsidRPr="007539D1">
        <w:t>": "DC4004F800",</w:t>
      </w:r>
    </w:p>
    <w:p w14:paraId="741C0FF1" w14:textId="77777777" w:rsidR="007539D1" w:rsidRPr="007539D1" w:rsidRDefault="007539D1" w:rsidP="007539D1">
      <w:pPr>
        <w:pStyle w:val="APISourceCode"/>
      </w:pPr>
      <w:r w:rsidRPr="007539D1">
        <w:t xml:space="preserve">  "</w:t>
      </w:r>
      <w:proofErr w:type="spellStart"/>
      <w:r w:rsidRPr="007539D1">
        <w:t>targetPercent</w:t>
      </w:r>
      <w:proofErr w:type="spellEnd"/>
      <w:r w:rsidRPr="007539D1">
        <w:t>": 0,</w:t>
      </w:r>
    </w:p>
    <w:p w14:paraId="739C7A1F" w14:textId="77777777" w:rsidR="007539D1" w:rsidRPr="007539D1" w:rsidRDefault="007539D1" w:rsidP="007539D1">
      <w:pPr>
        <w:pStyle w:val="APISourceCode"/>
      </w:pPr>
      <w:r w:rsidRPr="007539D1">
        <w:t xml:space="preserve">  "threshold": 0,</w:t>
      </w:r>
    </w:p>
    <w:p w14:paraId="5505F4EA" w14:textId="77777777" w:rsidR="007539D1" w:rsidRPr="007539D1" w:rsidRDefault="007539D1" w:rsidP="007539D1">
      <w:pPr>
        <w:pStyle w:val="APISourceCode"/>
      </w:pPr>
      <w:r w:rsidRPr="007539D1">
        <w:t xml:space="preserve">  "</w:t>
      </w:r>
      <w:proofErr w:type="spellStart"/>
      <w:r w:rsidRPr="007539D1">
        <w:t>transLimit</w:t>
      </w:r>
      <w:proofErr w:type="spellEnd"/>
      <w:r w:rsidRPr="007539D1">
        <w:t>": 4000</w:t>
      </w:r>
    </w:p>
    <w:p w14:paraId="0FBBD125" w14:textId="4EA883E5" w:rsidR="008B0767" w:rsidRDefault="007539D1" w:rsidP="007539D1">
      <w:pPr>
        <w:pStyle w:val="APISourceCode"/>
        <w:rPr>
          <w:rFonts w:cs="Arial"/>
          <w:b/>
          <w:color w:val="auto"/>
          <w:kern w:val="0"/>
          <w:sz w:val="28"/>
          <w:szCs w:val="28"/>
        </w:rPr>
      </w:pPr>
      <w:r w:rsidRPr="007539D1">
        <w:t>}</w:t>
      </w:r>
      <w:r w:rsidR="008B0767">
        <w:br w:type="page"/>
      </w:r>
    </w:p>
    <w:p w14:paraId="176E34DB" w14:textId="0FAA34E4" w:rsidR="005E51FB" w:rsidRPr="003941C2" w:rsidRDefault="005E51FB" w:rsidP="006C4EC1">
      <w:pPr>
        <w:pStyle w:val="NEXGOHEAD3"/>
        <w:ind w:left="537" w:hanging="537"/>
      </w:pPr>
      <w:bookmarkStart w:id="20" w:name="_Toc219291307"/>
      <w:r w:rsidRPr="003941C2">
        <w:lastRenderedPageBreak/>
        <w:t>CAPK</w:t>
      </w:r>
      <w:bookmarkEnd w:id="19"/>
      <w:bookmarkEnd w:id="20"/>
    </w:p>
    <w:p w14:paraId="00D2B414" w14:textId="77777777" w:rsidR="007539D1" w:rsidRPr="007539D1" w:rsidRDefault="007539D1" w:rsidP="007539D1">
      <w:pPr>
        <w:pStyle w:val="APISourceCode"/>
      </w:pPr>
      <w:r w:rsidRPr="007539D1">
        <w:t>{</w:t>
      </w:r>
    </w:p>
    <w:p w14:paraId="2E531279"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43F87011" w14:textId="77777777" w:rsidR="007539D1" w:rsidRPr="007539D1" w:rsidRDefault="007539D1" w:rsidP="007539D1">
      <w:pPr>
        <w:pStyle w:val="APISourceCode"/>
      </w:pPr>
      <w:r w:rsidRPr="007539D1">
        <w:t xml:space="preserve">  "</w:t>
      </w:r>
      <w:proofErr w:type="spellStart"/>
      <w:r w:rsidRPr="007539D1">
        <w:t>capkIdx</w:t>
      </w:r>
      <w:proofErr w:type="spellEnd"/>
      <w:r w:rsidRPr="007539D1">
        <w:t>": 1,</w:t>
      </w:r>
    </w:p>
    <w:p w14:paraId="2CF025CA" w14:textId="77777777" w:rsidR="007539D1" w:rsidRPr="007539D1" w:rsidRDefault="007539D1" w:rsidP="007539D1">
      <w:pPr>
        <w:pStyle w:val="APISourceCode"/>
      </w:pPr>
      <w:r w:rsidRPr="007539D1">
        <w:t xml:space="preserve">  "</w:t>
      </w:r>
      <w:proofErr w:type="spellStart"/>
      <w:r w:rsidRPr="007539D1">
        <w:t>checkSum</w:t>
      </w:r>
      <w:proofErr w:type="spellEnd"/>
      <w:r w:rsidRPr="007539D1">
        <w:t>": "d34a6a776011c7e7ce3aec5f03ad2f8cfc5503cc",</w:t>
      </w:r>
    </w:p>
    <w:p w14:paraId="13E67DDE" w14:textId="77777777" w:rsidR="007539D1" w:rsidRPr="007539D1" w:rsidRDefault="007539D1" w:rsidP="007539D1">
      <w:pPr>
        <w:pStyle w:val="APISourceCode"/>
      </w:pPr>
      <w:r w:rsidRPr="007539D1">
        <w:t xml:space="preserve">  "</w:t>
      </w:r>
      <w:proofErr w:type="spellStart"/>
      <w:r w:rsidRPr="007539D1">
        <w:t>expireDate</w:t>
      </w:r>
      <w:proofErr w:type="spellEnd"/>
      <w:r w:rsidRPr="007539D1">
        <w:t>": "20201231",</w:t>
      </w:r>
    </w:p>
    <w:p w14:paraId="0C776C11" w14:textId="77777777" w:rsidR="007539D1" w:rsidRPr="007539D1" w:rsidRDefault="007539D1" w:rsidP="007539D1">
      <w:pPr>
        <w:pStyle w:val="APISourceCode"/>
      </w:pPr>
      <w:r w:rsidRPr="007539D1">
        <w:t xml:space="preserve">  "exponent": "03",</w:t>
      </w:r>
    </w:p>
    <w:p w14:paraId="5C79876A"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3D4CD309" w14:textId="77777777" w:rsidR="007539D1" w:rsidRPr="007539D1" w:rsidRDefault="007539D1" w:rsidP="007539D1">
      <w:pPr>
        <w:pStyle w:val="APISourceCode"/>
      </w:pPr>
      <w:r w:rsidRPr="007539D1">
        <w:t xml:space="preserve">  "modulus": "c696034213d7d8546984579d1d0f0ea519cff8deffc429354cf3a871a6f7183f1228da5c7470c055387100cb935a712c4e2864df5d64ba93fe7e63e71f25b1e5f5298575ebe1c63aa617706917911dc2a75ac28b251c7ef40f2365912490b939bca2124a30a28f54402c34aeca331ab67e1e79b285dd5771b5d9ff79ea630b75",</w:t>
      </w:r>
    </w:p>
    <w:p w14:paraId="4748DED4" w14:textId="77777777" w:rsidR="007539D1" w:rsidRPr="007539D1" w:rsidRDefault="007539D1" w:rsidP="007539D1">
      <w:pPr>
        <w:pStyle w:val="APISourceCode"/>
      </w:pPr>
      <w:r w:rsidRPr="007539D1">
        <w:t xml:space="preserve">  "rid": "a000000003"</w:t>
      </w:r>
    </w:p>
    <w:p w14:paraId="51994DB2" w14:textId="77777777" w:rsidR="007539D1" w:rsidRPr="007539D1" w:rsidRDefault="007539D1" w:rsidP="007539D1">
      <w:pPr>
        <w:pStyle w:val="APISourceCode"/>
      </w:pPr>
      <w:r w:rsidRPr="007539D1">
        <w:t>}, {</w:t>
      </w:r>
    </w:p>
    <w:p w14:paraId="014687F9"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09DB1AED" w14:textId="77777777" w:rsidR="007539D1" w:rsidRPr="007539D1" w:rsidRDefault="007539D1" w:rsidP="007539D1">
      <w:pPr>
        <w:pStyle w:val="APISourceCode"/>
      </w:pPr>
      <w:r w:rsidRPr="007539D1">
        <w:t xml:space="preserve">  "</w:t>
      </w:r>
      <w:proofErr w:type="spellStart"/>
      <w:r w:rsidRPr="007539D1">
        <w:t>capkIdx</w:t>
      </w:r>
      <w:proofErr w:type="spellEnd"/>
      <w:r w:rsidRPr="007539D1">
        <w:t>": 7,</w:t>
      </w:r>
    </w:p>
    <w:p w14:paraId="35A4A3CE" w14:textId="77777777" w:rsidR="007539D1" w:rsidRPr="007539D1" w:rsidRDefault="007539D1" w:rsidP="007539D1">
      <w:pPr>
        <w:pStyle w:val="APISourceCode"/>
      </w:pPr>
      <w:r w:rsidRPr="007539D1">
        <w:t xml:space="preserve">  "</w:t>
      </w:r>
      <w:proofErr w:type="spellStart"/>
      <w:r w:rsidRPr="007539D1">
        <w:t>checkSum</w:t>
      </w:r>
      <w:proofErr w:type="spellEnd"/>
      <w:r w:rsidRPr="007539D1">
        <w:t>": "b4bc56cc4e88324932cbc643d6898f6fe593b172",</w:t>
      </w:r>
    </w:p>
    <w:p w14:paraId="082CF38A" w14:textId="77777777" w:rsidR="007539D1" w:rsidRPr="007539D1" w:rsidRDefault="007539D1" w:rsidP="007539D1">
      <w:pPr>
        <w:pStyle w:val="APISourceCode"/>
      </w:pPr>
      <w:r w:rsidRPr="007539D1">
        <w:t xml:space="preserve">  "</w:t>
      </w:r>
      <w:proofErr w:type="spellStart"/>
      <w:r w:rsidRPr="007539D1">
        <w:t>expireDate</w:t>
      </w:r>
      <w:proofErr w:type="spellEnd"/>
      <w:r w:rsidRPr="007539D1">
        <w:t>": "20201231",</w:t>
      </w:r>
    </w:p>
    <w:p w14:paraId="3F879AE6" w14:textId="77777777" w:rsidR="007539D1" w:rsidRPr="007539D1" w:rsidRDefault="007539D1" w:rsidP="007539D1">
      <w:pPr>
        <w:pStyle w:val="APISourceCode"/>
      </w:pPr>
      <w:r w:rsidRPr="007539D1">
        <w:t xml:space="preserve">  "exponent": "03",</w:t>
      </w:r>
    </w:p>
    <w:p w14:paraId="504E3202"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62E1695D" w14:textId="77777777" w:rsidR="007539D1" w:rsidRPr="007539D1" w:rsidRDefault="007539D1" w:rsidP="007539D1">
      <w:pPr>
        <w:pStyle w:val="APISourceCode"/>
      </w:pPr>
      <w:r w:rsidRPr="007539D1">
        <w:t xml:space="preserve">  "modulus": "a89f25a56fa6da258c8ca8b40427d927b4a1eb4d7ea326bbb12f97ded70ae5e4480fc9c5e8a972177110a1cc318d06d2f8f5c4844ac5fa79a4dc470bb11ed635699c17081b90f1b984f12e92c1c529276d8af8ec7f28492097d8cd5becea16fe4088f6cfab4a1b42328a1b996f9278b0b7e3311ca5ef856c2f888474b83612a82e4e00d0cd4069a6783140433d50725f",</w:t>
      </w:r>
    </w:p>
    <w:p w14:paraId="7C94118A" w14:textId="77777777" w:rsidR="007539D1" w:rsidRPr="007539D1" w:rsidRDefault="007539D1" w:rsidP="007539D1">
      <w:pPr>
        <w:pStyle w:val="APISourceCode"/>
      </w:pPr>
      <w:r w:rsidRPr="007539D1">
        <w:t xml:space="preserve">  "rid": "a000000003"</w:t>
      </w:r>
    </w:p>
    <w:p w14:paraId="5771C588" w14:textId="77777777" w:rsidR="007539D1" w:rsidRPr="007539D1" w:rsidRDefault="007539D1" w:rsidP="007539D1">
      <w:pPr>
        <w:pStyle w:val="APISourceCode"/>
      </w:pPr>
      <w:r w:rsidRPr="007539D1">
        <w:t>}, {</w:t>
      </w:r>
    </w:p>
    <w:p w14:paraId="42B3C98C"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0647E338" w14:textId="77777777" w:rsidR="007539D1" w:rsidRPr="007539D1" w:rsidRDefault="007539D1" w:rsidP="007539D1">
      <w:pPr>
        <w:pStyle w:val="APISourceCode"/>
      </w:pPr>
      <w:r w:rsidRPr="007539D1">
        <w:t xml:space="preserve">  "</w:t>
      </w:r>
      <w:proofErr w:type="spellStart"/>
      <w:r w:rsidRPr="007539D1">
        <w:t>capkIdx</w:t>
      </w:r>
      <w:proofErr w:type="spellEnd"/>
      <w:r w:rsidRPr="007539D1">
        <w:t>": 8,</w:t>
      </w:r>
    </w:p>
    <w:p w14:paraId="0EE48947" w14:textId="77777777" w:rsidR="007539D1" w:rsidRPr="007539D1" w:rsidRDefault="007539D1" w:rsidP="007539D1">
      <w:pPr>
        <w:pStyle w:val="APISourceCode"/>
      </w:pPr>
      <w:r w:rsidRPr="007539D1">
        <w:t xml:space="preserve">  "</w:t>
      </w:r>
      <w:proofErr w:type="spellStart"/>
      <w:r w:rsidRPr="007539D1">
        <w:t>checkSum</w:t>
      </w:r>
      <w:proofErr w:type="spellEnd"/>
      <w:r w:rsidRPr="007539D1">
        <w:t>": "20d213126955de205adc2fd2822bd22de21cf9a8",</w:t>
      </w:r>
    </w:p>
    <w:p w14:paraId="70732987" w14:textId="77777777" w:rsidR="007539D1" w:rsidRPr="007539D1" w:rsidRDefault="007539D1" w:rsidP="007539D1">
      <w:pPr>
        <w:pStyle w:val="APISourceCode"/>
      </w:pPr>
      <w:r w:rsidRPr="007539D1">
        <w:t xml:space="preserve">  "</w:t>
      </w:r>
      <w:proofErr w:type="spellStart"/>
      <w:r w:rsidRPr="007539D1">
        <w:t>expireDate</w:t>
      </w:r>
      <w:proofErr w:type="spellEnd"/>
      <w:r w:rsidRPr="007539D1">
        <w:t>": "20201231",</w:t>
      </w:r>
    </w:p>
    <w:p w14:paraId="0D0D1DDA" w14:textId="77777777" w:rsidR="007539D1" w:rsidRPr="007539D1" w:rsidRDefault="007539D1" w:rsidP="007539D1">
      <w:pPr>
        <w:pStyle w:val="APISourceCode"/>
      </w:pPr>
      <w:r w:rsidRPr="007539D1">
        <w:t xml:space="preserve">  "exponent": "03",</w:t>
      </w:r>
    </w:p>
    <w:p w14:paraId="4B3EE6C6"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472804B5" w14:textId="77777777" w:rsidR="007539D1" w:rsidRPr="007539D1" w:rsidRDefault="007539D1" w:rsidP="007539D1">
      <w:pPr>
        <w:pStyle w:val="APISourceCode"/>
      </w:pPr>
      <w:r w:rsidRPr="007539D1">
        <w:t xml:space="preserve">  "modulus": "d9fd6ed75d51d0e30664bd157023eaa1ffa871e4da65672b863d255e81e137a51de4f72bcc9e44ace12127f87e263d3af9dd9cf35ca4a7b01e907000ba85d24954c2fca3074825ddd4c0c8f186cb020f683e02f2dead3969133f06f7845166aceb57ca0fc2603445469811d293bfefbafab57631b3dd91e796bf850a25012f1ae38f05aa5c4d6d03b1dc2e568612785938bbc9b3cd3a910c1da55a5a9218ace0f7a21287752682f15832a678d6e1ed0b",</w:t>
      </w:r>
    </w:p>
    <w:p w14:paraId="6549783B" w14:textId="77777777" w:rsidR="007539D1" w:rsidRPr="007539D1" w:rsidRDefault="007539D1" w:rsidP="007539D1">
      <w:pPr>
        <w:pStyle w:val="APISourceCode"/>
      </w:pPr>
      <w:r w:rsidRPr="007539D1">
        <w:t xml:space="preserve">  "rid": "a000000003"</w:t>
      </w:r>
    </w:p>
    <w:p w14:paraId="4E965F87" w14:textId="77777777" w:rsidR="007539D1" w:rsidRPr="007539D1" w:rsidRDefault="007539D1" w:rsidP="007539D1">
      <w:pPr>
        <w:pStyle w:val="APISourceCode"/>
      </w:pPr>
      <w:r w:rsidRPr="007539D1">
        <w:t>}, {</w:t>
      </w:r>
    </w:p>
    <w:p w14:paraId="79DB8DB0"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76D79C5C" w14:textId="77777777" w:rsidR="007539D1" w:rsidRPr="007539D1" w:rsidRDefault="007539D1" w:rsidP="007539D1">
      <w:pPr>
        <w:pStyle w:val="APISourceCode"/>
      </w:pPr>
      <w:r w:rsidRPr="007539D1">
        <w:lastRenderedPageBreak/>
        <w:t xml:space="preserve">  "</w:t>
      </w:r>
      <w:proofErr w:type="spellStart"/>
      <w:r w:rsidRPr="007539D1">
        <w:t>capkIdx</w:t>
      </w:r>
      <w:proofErr w:type="spellEnd"/>
      <w:r w:rsidRPr="007539D1">
        <w:t>": 9,</w:t>
      </w:r>
    </w:p>
    <w:p w14:paraId="48966657" w14:textId="77777777" w:rsidR="007539D1" w:rsidRPr="007539D1" w:rsidRDefault="007539D1" w:rsidP="007539D1">
      <w:pPr>
        <w:pStyle w:val="APISourceCode"/>
      </w:pPr>
      <w:r w:rsidRPr="007539D1">
        <w:t xml:space="preserve">  "</w:t>
      </w:r>
      <w:proofErr w:type="spellStart"/>
      <w:r w:rsidRPr="007539D1">
        <w:t>checkSum</w:t>
      </w:r>
      <w:proofErr w:type="spellEnd"/>
      <w:r w:rsidRPr="007539D1">
        <w:t>": "1ff80a40173f52d7d27e0f26a146a1c8ccb29046",</w:t>
      </w:r>
    </w:p>
    <w:p w14:paraId="4CE0E741" w14:textId="77777777" w:rsidR="007539D1" w:rsidRPr="007539D1" w:rsidRDefault="007539D1" w:rsidP="007539D1">
      <w:pPr>
        <w:pStyle w:val="APISourceCode"/>
      </w:pPr>
      <w:r w:rsidRPr="007539D1">
        <w:t xml:space="preserve">  "</w:t>
      </w:r>
      <w:proofErr w:type="spellStart"/>
      <w:r w:rsidRPr="007539D1">
        <w:t>expireDate</w:t>
      </w:r>
      <w:proofErr w:type="spellEnd"/>
      <w:r w:rsidRPr="007539D1">
        <w:t>": "20201231",</w:t>
      </w:r>
    </w:p>
    <w:p w14:paraId="6B1485AC" w14:textId="77777777" w:rsidR="007539D1" w:rsidRPr="007539D1" w:rsidRDefault="007539D1" w:rsidP="007539D1">
      <w:pPr>
        <w:pStyle w:val="APISourceCode"/>
      </w:pPr>
      <w:r w:rsidRPr="007539D1">
        <w:t xml:space="preserve">  "exponent": "03",</w:t>
      </w:r>
    </w:p>
    <w:p w14:paraId="0D590841"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2B9E6754" w14:textId="77777777" w:rsidR="007539D1" w:rsidRPr="007539D1" w:rsidRDefault="007539D1" w:rsidP="007539D1">
      <w:pPr>
        <w:pStyle w:val="APISourceCode"/>
      </w:pPr>
      <w:r w:rsidRPr="007539D1">
        <w:t xml:space="preserve">  "modulus": "9d912248de0a4e39c1a7dde3f6d2588992c1a4095afbd1824d1ba74847f2bc4926d2efd904b4b54954cd189a54c5d1179654f8f9b0d2ab5f0357eb642feda95d3912c6576945fab897e7062caa44a4aa06b8fe6e3dba18af6ae3738e30429ee9be03427c9d64f695fa8cab4bfe376853ea34ad1d76bfcad15908c077ffe6dc5521ecef5d278a96e26f57359ffaeda19434b937f1ad999dc5c41eb11935b44c18100e857f431a4a5a6bb65114f174c2d7b59fdf237d6bb1dd0916e644d709ded56481477c75d95cdd68254615f7740ec07f330ac5d67bcd75bf23d28a140826c026dbde971a37cd3ef9b8df644ac385010501efc6509d7a41",</w:t>
      </w:r>
    </w:p>
    <w:p w14:paraId="76EEC074" w14:textId="77777777" w:rsidR="007539D1" w:rsidRPr="007539D1" w:rsidRDefault="007539D1" w:rsidP="007539D1">
      <w:pPr>
        <w:pStyle w:val="APISourceCode"/>
      </w:pPr>
      <w:r w:rsidRPr="007539D1">
        <w:t xml:space="preserve">  "rid": "a000000003"</w:t>
      </w:r>
    </w:p>
    <w:p w14:paraId="405A1229" w14:textId="77777777" w:rsidR="007539D1" w:rsidRPr="007539D1" w:rsidRDefault="007539D1" w:rsidP="007539D1">
      <w:pPr>
        <w:pStyle w:val="APISourceCode"/>
      </w:pPr>
      <w:r w:rsidRPr="007539D1">
        <w:t>}, {</w:t>
      </w:r>
    </w:p>
    <w:p w14:paraId="5A7777A6"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34360375" w14:textId="77777777" w:rsidR="007539D1" w:rsidRPr="007539D1" w:rsidRDefault="007539D1" w:rsidP="007539D1">
      <w:pPr>
        <w:pStyle w:val="APISourceCode"/>
      </w:pPr>
      <w:r w:rsidRPr="007539D1">
        <w:t xml:space="preserve">  "</w:t>
      </w:r>
      <w:proofErr w:type="spellStart"/>
      <w:r w:rsidRPr="007539D1">
        <w:t>capkIdx</w:t>
      </w:r>
      <w:proofErr w:type="spellEnd"/>
      <w:r w:rsidRPr="007539D1">
        <w:t>": 153,</w:t>
      </w:r>
    </w:p>
    <w:p w14:paraId="172F656A" w14:textId="77777777" w:rsidR="007539D1" w:rsidRPr="007539D1" w:rsidRDefault="007539D1" w:rsidP="007539D1">
      <w:pPr>
        <w:pStyle w:val="APISourceCode"/>
      </w:pPr>
      <w:r w:rsidRPr="007539D1">
        <w:t xml:space="preserve">  "</w:t>
      </w:r>
      <w:proofErr w:type="spellStart"/>
      <w:r w:rsidRPr="007539D1">
        <w:t>checkSum</w:t>
      </w:r>
      <w:proofErr w:type="spellEnd"/>
      <w:r w:rsidRPr="007539D1">
        <w:t>": "4abffd6b1c51212d05552e431c5b17007d2f5e6d",</w:t>
      </w:r>
    </w:p>
    <w:p w14:paraId="1052590B" w14:textId="77777777" w:rsidR="007539D1" w:rsidRPr="007539D1" w:rsidRDefault="007539D1" w:rsidP="007539D1">
      <w:pPr>
        <w:pStyle w:val="APISourceCode"/>
      </w:pPr>
      <w:r w:rsidRPr="007539D1">
        <w:t xml:space="preserve">  "</w:t>
      </w:r>
      <w:proofErr w:type="spellStart"/>
      <w:r w:rsidRPr="007539D1">
        <w:t>expireDate</w:t>
      </w:r>
      <w:proofErr w:type="spellEnd"/>
      <w:r w:rsidRPr="007539D1">
        <w:t>": "20201231",</w:t>
      </w:r>
    </w:p>
    <w:p w14:paraId="422EC40D" w14:textId="77777777" w:rsidR="007539D1" w:rsidRPr="007539D1" w:rsidRDefault="007539D1" w:rsidP="007539D1">
      <w:pPr>
        <w:pStyle w:val="APISourceCode"/>
      </w:pPr>
      <w:r w:rsidRPr="007539D1">
        <w:t xml:space="preserve">  "exponent": "03",</w:t>
      </w:r>
    </w:p>
    <w:p w14:paraId="17240463"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5BC8FF63" w14:textId="77777777" w:rsidR="007539D1" w:rsidRPr="007539D1" w:rsidRDefault="007539D1" w:rsidP="007539D1">
      <w:pPr>
        <w:pStyle w:val="APISourceCode"/>
      </w:pPr>
      <w:r w:rsidRPr="007539D1">
        <w:t xml:space="preserve">  "modulus": "ab79fcc9520896967e776e64444e5dcdd6e13611874f3985722520425295eea4bd0c2781de7f31cd3d041f565f747306eed62954b17edaba3a6c5b85a1de1beb9a34141af38fcf8279c9dea0d5a6710d08db4124f041945587e20359bab47b7575ad94262d4b25f264af33dedcf28e09615e937de32edc03c54445fe7e382777",</w:t>
      </w:r>
    </w:p>
    <w:p w14:paraId="48FA665C" w14:textId="77777777" w:rsidR="007539D1" w:rsidRPr="007539D1" w:rsidRDefault="007539D1" w:rsidP="007539D1">
      <w:pPr>
        <w:pStyle w:val="APISourceCode"/>
      </w:pPr>
      <w:r w:rsidRPr="007539D1">
        <w:t xml:space="preserve">  "rid": "a000000003"</w:t>
      </w:r>
    </w:p>
    <w:p w14:paraId="4935B8C1" w14:textId="77777777" w:rsidR="007539D1" w:rsidRPr="007539D1" w:rsidRDefault="007539D1" w:rsidP="007539D1">
      <w:pPr>
        <w:pStyle w:val="APISourceCode"/>
      </w:pPr>
      <w:r w:rsidRPr="007539D1">
        <w:t>}, {</w:t>
      </w:r>
    </w:p>
    <w:p w14:paraId="2CFD9C15"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18598E8C" w14:textId="77777777" w:rsidR="007539D1" w:rsidRPr="007539D1" w:rsidRDefault="007539D1" w:rsidP="007539D1">
      <w:pPr>
        <w:pStyle w:val="APISourceCode"/>
      </w:pPr>
      <w:r w:rsidRPr="007539D1">
        <w:t xml:space="preserve">  "</w:t>
      </w:r>
      <w:proofErr w:type="spellStart"/>
      <w:r w:rsidRPr="007539D1">
        <w:t>capkIdx</w:t>
      </w:r>
      <w:proofErr w:type="spellEnd"/>
      <w:r w:rsidRPr="007539D1">
        <w:t>": 149,</w:t>
      </w:r>
    </w:p>
    <w:p w14:paraId="3EBE5E30" w14:textId="77777777" w:rsidR="007539D1" w:rsidRPr="007539D1" w:rsidRDefault="007539D1" w:rsidP="007539D1">
      <w:pPr>
        <w:pStyle w:val="APISourceCode"/>
      </w:pPr>
      <w:r w:rsidRPr="007539D1">
        <w:t xml:space="preserve">  "</w:t>
      </w:r>
      <w:proofErr w:type="spellStart"/>
      <w:r w:rsidRPr="007539D1">
        <w:t>checkSum</w:t>
      </w:r>
      <w:proofErr w:type="spellEnd"/>
      <w:r w:rsidRPr="007539D1">
        <w:t>": "ee1511cec71020a9b90443b37b1d5f6e703030f6",</w:t>
      </w:r>
    </w:p>
    <w:p w14:paraId="28301C4C" w14:textId="77777777" w:rsidR="007539D1" w:rsidRPr="007539D1" w:rsidRDefault="007539D1" w:rsidP="007539D1">
      <w:pPr>
        <w:pStyle w:val="APISourceCode"/>
      </w:pPr>
      <w:r w:rsidRPr="007539D1">
        <w:t xml:space="preserve">  "</w:t>
      </w:r>
      <w:proofErr w:type="spellStart"/>
      <w:r w:rsidRPr="007539D1">
        <w:t>expireDate</w:t>
      </w:r>
      <w:proofErr w:type="spellEnd"/>
      <w:r w:rsidRPr="007539D1">
        <w:t>": "20201231",</w:t>
      </w:r>
    </w:p>
    <w:p w14:paraId="58BA66AD" w14:textId="77777777" w:rsidR="007539D1" w:rsidRPr="007539D1" w:rsidRDefault="007539D1" w:rsidP="007539D1">
      <w:pPr>
        <w:pStyle w:val="APISourceCode"/>
      </w:pPr>
      <w:r w:rsidRPr="007539D1">
        <w:t xml:space="preserve">  "exponent": "03",</w:t>
      </w:r>
    </w:p>
    <w:p w14:paraId="0201D73D"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1BAAF137" w14:textId="77777777" w:rsidR="007539D1" w:rsidRPr="007539D1" w:rsidRDefault="007539D1" w:rsidP="007539D1">
      <w:pPr>
        <w:pStyle w:val="APISourceCode"/>
      </w:pPr>
      <w:r w:rsidRPr="007539D1">
        <w:t xml:space="preserve">  "modulus": "be9e1fa5e9a803852999c4ab432db28600dcd9dab76dfaaa47355a0fe37b1508ac6bf38860d3c6c2e5b12a3caaf2a7005a7241ebaa7771112c74cf9a0634652fbca0e5980c54a64761ea101a114e0f0b5572add57d010b7c9c887e104ca4ee1272da66d997b9a90b5a6d624ab6c57e73c8f919000eb5f684898ef8c3dbefb330c62660bed88ea78e909aff05f6da627b",</w:t>
      </w:r>
    </w:p>
    <w:p w14:paraId="07F48B5A" w14:textId="77777777" w:rsidR="007539D1" w:rsidRPr="007539D1" w:rsidRDefault="007539D1" w:rsidP="007539D1">
      <w:pPr>
        <w:pStyle w:val="APISourceCode"/>
      </w:pPr>
      <w:r w:rsidRPr="007539D1">
        <w:t xml:space="preserve">  "rid": "a000000003"</w:t>
      </w:r>
    </w:p>
    <w:p w14:paraId="4B92A0EF" w14:textId="77777777" w:rsidR="007539D1" w:rsidRPr="007539D1" w:rsidRDefault="007539D1" w:rsidP="007539D1">
      <w:pPr>
        <w:pStyle w:val="APISourceCode"/>
      </w:pPr>
      <w:r w:rsidRPr="007539D1">
        <w:t>}, {</w:t>
      </w:r>
    </w:p>
    <w:p w14:paraId="5334D53A"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2CE4FB32" w14:textId="77777777" w:rsidR="007539D1" w:rsidRPr="007539D1" w:rsidRDefault="007539D1" w:rsidP="007539D1">
      <w:pPr>
        <w:pStyle w:val="APISourceCode"/>
      </w:pPr>
      <w:r w:rsidRPr="007539D1">
        <w:t xml:space="preserve">  "</w:t>
      </w:r>
      <w:proofErr w:type="spellStart"/>
      <w:r w:rsidRPr="007539D1">
        <w:t>capkIdx</w:t>
      </w:r>
      <w:proofErr w:type="spellEnd"/>
      <w:r w:rsidRPr="007539D1">
        <w:t>": 146,</w:t>
      </w:r>
    </w:p>
    <w:p w14:paraId="678580EF" w14:textId="77777777" w:rsidR="007539D1" w:rsidRPr="007539D1" w:rsidRDefault="007539D1" w:rsidP="007539D1">
      <w:pPr>
        <w:pStyle w:val="APISourceCode"/>
      </w:pPr>
      <w:r w:rsidRPr="007539D1">
        <w:lastRenderedPageBreak/>
        <w:t xml:space="preserve">  "</w:t>
      </w:r>
      <w:proofErr w:type="spellStart"/>
      <w:r w:rsidRPr="007539D1">
        <w:t>checkSum</w:t>
      </w:r>
      <w:proofErr w:type="spellEnd"/>
      <w:r w:rsidRPr="007539D1">
        <w:t>": "429c954a3859cef91295f663c963e582ed6eb253",</w:t>
      </w:r>
    </w:p>
    <w:p w14:paraId="07B02D84" w14:textId="77777777" w:rsidR="007539D1" w:rsidRPr="007539D1" w:rsidRDefault="007539D1" w:rsidP="007539D1">
      <w:pPr>
        <w:pStyle w:val="APISourceCode"/>
      </w:pPr>
      <w:r w:rsidRPr="007539D1">
        <w:t xml:space="preserve">  "</w:t>
      </w:r>
      <w:proofErr w:type="spellStart"/>
      <w:r w:rsidRPr="007539D1">
        <w:t>expireDate</w:t>
      </w:r>
      <w:proofErr w:type="spellEnd"/>
      <w:r w:rsidRPr="007539D1">
        <w:t>": "20201231",</w:t>
      </w:r>
    </w:p>
    <w:p w14:paraId="0CCEC885" w14:textId="77777777" w:rsidR="007539D1" w:rsidRPr="007539D1" w:rsidRDefault="007539D1" w:rsidP="007539D1">
      <w:pPr>
        <w:pStyle w:val="APISourceCode"/>
      </w:pPr>
      <w:r w:rsidRPr="007539D1">
        <w:t xml:space="preserve">  "exponent": "03",</w:t>
      </w:r>
    </w:p>
    <w:p w14:paraId="73EF4631"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3D64C8A0" w14:textId="77777777" w:rsidR="007539D1" w:rsidRPr="007539D1" w:rsidRDefault="007539D1" w:rsidP="007539D1">
      <w:pPr>
        <w:pStyle w:val="APISourceCode"/>
      </w:pPr>
      <w:r w:rsidRPr="007539D1">
        <w:t xml:space="preserve">  "modulus": "996af56f569187d09293c14810450ed8ee3357397b18a2458efaa92da3b6df6514ec060195318fd43be9b8f0cc669e3f844057cbddf8bda191bb64473bc8dc9a730db8f6b4ede3924186ffd9b8c7735789c23a36ba0b8af65372eb57ea5d89e7d14e9c7b6b557460f10885da16ac923f15af3758f0f03ebd3c5c2c949cba306db44e6a2c076c5f67e281d7ef56785dc4d75945e491f01918800a9e2dc66f60080566ce0daf8d17ead46ad8e30a247c9f",</w:t>
      </w:r>
    </w:p>
    <w:p w14:paraId="5E7181A8" w14:textId="77777777" w:rsidR="007539D1" w:rsidRPr="007539D1" w:rsidRDefault="007539D1" w:rsidP="007539D1">
      <w:pPr>
        <w:pStyle w:val="APISourceCode"/>
      </w:pPr>
      <w:r w:rsidRPr="007539D1">
        <w:t xml:space="preserve">  "rid": "a000000003"</w:t>
      </w:r>
    </w:p>
    <w:p w14:paraId="4387FA93" w14:textId="77777777" w:rsidR="007539D1" w:rsidRPr="007539D1" w:rsidRDefault="007539D1" w:rsidP="007539D1">
      <w:pPr>
        <w:pStyle w:val="APISourceCode"/>
      </w:pPr>
      <w:r w:rsidRPr="007539D1">
        <w:t>}, {</w:t>
      </w:r>
    </w:p>
    <w:p w14:paraId="52A4AC7F"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127A6ED6" w14:textId="77777777" w:rsidR="007539D1" w:rsidRPr="007539D1" w:rsidRDefault="007539D1" w:rsidP="007539D1">
      <w:pPr>
        <w:pStyle w:val="APISourceCode"/>
      </w:pPr>
      <w:r w:rsidRPr="007539D1">
        <w:t xml:space="preserve">  "</w:t>
      </w:r>
      <w:proofErr w:type="spellStart"/>
      <w:r w:rsidRPr="007539D1">
        <w:t>capkIdx</w:t>
      </w:r>
      <w:proofErr w:type="spellEnd"/>
      <w:r w:rsidRPr="007539D1">
        <w:t>": 148,</w:t>
      </w:r>
    </w:p>
    <w:p w14:paraId="7DFAD464" w14:textId="77777777" w:rsidR="007539D1" w:rsidRPr="007539D1" w:rsidRDefault="007539D1" w:rsidP="007539D1">
      <w:pPr>
        <w:pStyle w:val="APISourceCode"/>
      </w:pPr>
      <w:r w:rsidRPr="007539D1">
        <w:t xml:space="preserve">  "</w:t>
      </w:r>
      <w:proofErr w:type="spellStart"/>
      <w:r w:rsidRPr="007539D1">
        <w:t>checkSum</w:t>
      </w:r>
      <w:proofErr w:type="spellEnd"/>
      <w:r w:rsidRPr="007539D1">
        <w:t>": "c4a3c43ccf87327d136b804160e47d43b60e6e0f",</w:t>
      </w:r>
    </w:p>
    <w:p w14:paraId="1AB2F991" w14:textId="77777777" w:rsidR="007539D1" w:rsidRPr="007539D1" w:rsidRDefault="007539D1" w:rsidP="007539D1">
      <w:pPr>
        <w:pStyle w:val="APISourceCode"/>
      </w:pPr>
      <w:r w:rsidRPr="007539D1">
        <w:t xml:space="preserve">  "</w:t>
      </w:r>
      <w:proofErr w:type="spellStart"/>
      <w:r w:rsidRPr="007539D1">
        <w:t>expireDate</w:t>
      </w:r>
      <w:proofErr w:type="spellEnd"/>
      <w:r w:rsidRPr="007539D1">
        <w:t>": "20201231",</w:t>
      </w:r>
    </w:p>
    <w:p w14:paraId="5F1CDF41" w14:textId="77777777" w:rsidR="007539D1" w:rsidRPr="007539D1" w:rsidRDefault="007539D1" w:rsidP="007539D1">
      <w:pPr>
        <w:pStyle w:val="APISourceCode"/>
      </w:pPr>
      <w:r w:rsidRPr="007539D1">
        <w:t xml:space="preserve">  "exponent": "03",</w:t>
      </w:r>
    </w:p>
    <w:p w14:paraId="71ADA790"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2E022F2F" w14:textId="77777777" w:rsidR="007539D1" w:rsidRPr="007539D1" w:rsidRDefault="007539D1" w:rsidP="007539D1">
      <w:pPr>
        <w:pStyle w:val="APISourceCode"/>
      </w:pPr>
      <w:r w:rsidRPr="007539D1">
        <w:t xml:space="preserve">  "modulus": "acd2b12302ee644f3f835abd1fc7a6f62cce48ffec622aa8ef062bef6fb8ba8bc68bbf6ab5870eed579bc3973e121303d34841a796d6dcbc41dbf9e52c4609795c0ccf7ee86fa1d5cb041071ed2c51d2202f63f1156c58a92d38bc60bdf424e1776e2bc9648078a03b36fb554375fc53d57c73f5160ea59f3afc5398ec7b67758d65c9bff7828b6b82d4be124a416ab7301914311ea462c19f771f31b3b57336000dff732d3b83de07052d730354d297bec72871dccf0e193f171aba27ee464c6a97690943d59bdabb2a27eb71ceebdafa1176046478fd62fec452d5ca393296530aa3f41927adfe434a2df2ae3054f8840657a26e0fc617",</w:t>
      </w:r>
    </w:p>
    <w:p w14:paraId="24D8D8E5" w14:textId="77777777" w:rsidR="007539D1" w:rsidRPr="007539D1" w:rsidRDefault="007539D1" w:rsidP="007539D1">
      <w:pPr>
        <w:pStyle w:val="APISourceCode"/>
      </w:pPr>
      <w:r w:rsidRPr="007539D1">
        <w:t xml:space="preserve">  "rid": "a000000003"</w:t>
      </w:r>
    </w:p>
    <w:p w14:paraId="2E059339" w14:textId="77777777" w:rsidR="007539D1" w:rsidRPr="007539D1" w:rsidRDefault="007539D1" w:rsidP="007539D1">
      <w:pPr>
        <w:pStyle w:val="APISourceCode"/>
      </w:pPr>
      <w:r w:rsidRPr="007539D1">
        <w:t>}, {</w:t>
      </w:r>
    </w:p>
    <w:p w14:paraId="26EDB6DE"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088D2F3B" w14:textId="77777777" w:rsidR="007539D1" w:rsidRPr="007539D1" w:rsidRDefault="007539D1" w:rsidP="007539D1">
      <w:pPr>
        <w:pStyle w:val="APISourceCode"/>
      </w:pPr>
      <w:r w:rsidRPr="007539D1">
        <w:t xml:space="preserve">  "</w:t>
      </w:r>
      <w:proofErr w:type="spellStart"/>
      <w:r w:rsidRPr="007539D1">
        <w:t>capkIdx</w:t>
      </w:r>
      <w:proofErr w:type="spellEnd"/>
      <w:r w:rsidRPr="007539D1">
        <w:t>": 87,</w:t>
      </w:r>
    </w:p>
    <w:p w14:paraId="2B598FF9" w14:textId="77777777" w:rsidR="007539D1" w:rsidRPr="007539D1" w:rsidRDefault="007539D1" w:rsidP="007539D1">
      <w:pPr>
        <w:pStyle w:val="APISourceCode"/>
      </w:pPr>
      <w:r w:rsidRPr="007539D1">
        <w:t xml:space="preserve">  "</w:t>
      </w:r>
      <w:proofErr w:type="spellStart"/>
      <w:r w:rsidRPr="007539D1">
        <w:t>checkSum</w:t>
      </w:r>
      <w:proofErr w:type="spellEnd"/>
      <w:r w:rsidRPr="007539D1">
        <w:t>": "251a5f5de61cf28b5c6e2b5807c0644a01d46ff5",</w:t>
      </w:r>
    </w:p>
    <w:p w14:paraId="25F51D5F" w14:textId="77777777" w:rsidR="007539D1" w:rsidRPr="007539D1" w:rsidRDefault="007539D1" w:rsidP="007539D1">
      <w:pPr>
        <w:pStyle w:val="APISourceCode"/>
      </w:pPr>
      <w:r w:rsidRPr="007539D1">
        <w:t xml:space="preserve">  "</w:t>
      </w:r>
      <w:proofErr w:type="spellStart"/>
      <w:r w:rsidRPr="007539D1">
        <w:t>expireDate</w:t>
      </w:r>
      <w:proofErr w:type="spellEnd"/>
      <w:r w:rsidRPr="007539D1">
        <w:t>": "20491231",</w:t>
      </w:r>
    </w:p>
    <w:p w14:paraId="47749E27" w14:textId="77777777" w:rsidR="007539D1" w:rsidRPr="007539D1" w:rsidRDefault="007539D1" w:rsidP="007539D1">
      <w:pPr>
        <w:pStyle w:val="APISourceCode"/>
      </w:pPr>
      <w:r w:rsidRPr="007539D1">
        <w:t xml:space="preserve">  "exponent": "010001",</w:t>
      </w:r>
    </w:p>
    <w:p w14:paraId="5FE4136F"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4BCA7E49" w14:textId="77777777" w:rsidR="007539D1" w:rsidRPr="007539D1" w:rsidRDefault="007539D1" w:rsidP="007539D1">
      <w:pPr>
        <w:pStyle w:val="APISourceCode"/>
      </w:pPr>
      <w:r w:rsidRPr="007539D1">
        <w:t xml:space="preserve">  "modulus": "942b7f2ba5ea307312b63df77c5243618acc2002bd7ecb74d821fe7bdc78bf28f49f74190ad9b23b9713b140ffec1fb429d93f56bdc7ade4ac075d75532c1e590b21874c7952f29b8c0f0c1ce3aeedc8da25343123e71dcf86c6998e15f756e3",</w:t>
      </w:r>
    </w:p>
    <w:p w14:paraId="325BA51D" w14:textId="77777777" w:rsidR="007539D1" w:rsidRPr="007539D1" w:rsidRDefault="007539D1" w:rsidP="007539D1">
      <w:pPr>
        <w:pStyle w:val="APISourceCode"/>
      </w:pPr>
      <w:r w:rsidRPr="007539D1">
        <w:t xml:space="preserve">  "rid": "a000000003"</w:t>
      </w:r>
    </w:p>
    <w:p w14:paraId="00DA2746" w14:textId="77777777" w:rsidR="007539D1" w:rsidRPr="007539D1" w:rsidRDefault="007539D1" w:rsidP="007539D1">
      <w:pPr>
        <w:pStyle w:val="APISourceCode"/>
      </w:pPr>
      <w:r w:rsidRPr="007539D1">
        <w:t>},{</w:t>
      </w:r>
    </w:p>
    <w:p w14:paraId="4C2164D2" w14:textId="77777777" w:rsidR="007539D1" w:rsidRPr="007539D1" w:rsidRDefault="007539D1" w:rsidP="007539D1">
      <w:pPr>
        <w:pStyle w:val="APISourceCode"/>
      </w:pPr>
      <w:r w:rsidRPr="007539D1">
        <w:t xml:space="preserve">  "</w:t>
      </w:r>
      <w:proofErr w:type="spellStart"/>
      <w:r w:rsidRPr="007539D1">
        <w:t>arithInd</w:t>
      </w:r>
      <w:proofErr w:type="spellEnd"/>
      <w:r w:rsidRPr="007539D1">
        <w:t>": 1,</w:t>
      </w:r>
    </w:p>
    <w:p w14:paraId="3825B591" w14:textId="77777777" w:rsidR="007539D1" w:rsidRPr="007539D1" w:rsidRDefault="007539D1" w:rsidP="007539D1">
      <w:pPr>
        <w:pStyle w:val="APISourceCode"/>
      </w:pPr>
      <w:r w:rsidRPr="007539D1">
        <w:t xml:space="preserve">  "</w:t>
      </w:r>
      <w:proofErr w:type="spellStart"/>
      <w:r w:rsidRPr="007539D1">
        <w:t>capkIdx</w:t>
      </w:r>
      <w:proofErr w:type="spellEnd"/>
      <w:r w:rsidRPr="007539D1">
        <w:t>": 16,</w:t>
      </w:r>
    </w:p>
    <w:p w14:paraId="19B3427C" w14:textId="77777777" w:rsidR="007539D1" w:rsidRPr="007539D1" w:rsidRDefault="007539D1" w:rsidP="007539D1">
      <w:pPr>
        <w:pStyle w:val="APISourceCode"/>
      </w:pPr>
      <w:r w:rsidRPr="007539D1">
        <w:t xml:space="preserve">  "</w:t>
      </w:r>
      <w:proofErr w:type="spellStart"/>
      <w:r w:rsidRPr="007539D1">
        <w:t>checkSum</w:t>
      </w:r>
      <w:proofErr w:type="spellEnd"/>
      <w:r w:rsidRPr="007539D1">
        <w:t>": "833B1947778036B6D759FCE3F618DDEB2749372C",</w:t>
      </w:r>
    </w:p>
    <w:p w14:paraId="0D0A5B7A" w14:textId="77777777" w:rsidR="007539D1" w:rsidRPr="007539D1" w:rsidRDefault="007539D1" w:rsidP="007539D1">
      <w:pPr>
        <w:pStyle w:val="APISourceCode"/>
      </w:pPr>
      <w:r w:rsidRPr="007539D1">
        <w:lastRenderedPageBreak/>
        <w:t xml:space="preserve">  "</w:t>
      </w:r>
      <w:proofErr w:type="spellStart"/>
      <w:r w:rsidRPr="007539D1">
        <w:t>expireDate</w:t>
      </w:r>
      <w:proofErr w:type="spellEnd"/>
      <w:r w:rsidRPr="007539D1">
        <w:t>": "20491231",</w:t>
      </w:r>
    </w:p>
    <w:p w14:paraId="61641549" w14:textId="77777777" w:rsidR="007539D1" w:rsidRPr="007539D1" w:rsidRDefault="007539D1" w:rsidP="007539D1">
      <w:pPr>
        <w:pStyle w:val="APISourceCode"/>
      </w:pPr>
      <w:r w:rsidRPr="007539D1">
        <w:t xml:space="preserve">  "exponent": "03",</w:t>
      </w:r>
    </w:p>
    <w:p w14:paraId="579173AD" w14:textId="77777777" w:rsidR="007539D1" w:rsidRPr="007539D1" w:rsidRDefault="007539D1" w:rsidP="007539D1">
      <w:pPr>
        <w:pStyle w:val="APISourceCode"/>
      </w:pPr>
      <w:r w:rsidRPr="007539D1">
        <w:t xml:space="preserve">  "</w:t>
      </w:r>
      <w:proofErr w:type="spellStart"/>
      <w:r w:rsidRPr="007539D1">
        <w:t>hashInd</w:t>
      </w:r>
      <w:proofErr w:type="spellEnd"/>
      <w:r w:rsidRPr="007539D1">
        <w:t>": 1,</w:t>
      </w:r>
    </w:p>
    <w:p w14:paraId="020F8BBE" w14:textId="77777777" w:rsidR="007539D1" w:rsidRPr="007539D1" w:rsidRDefault="007539D1" w:rsidP="007539D1">
      <w:pPr>
        <w:pStyle w:val="APISourceCode"/>
      </w:pPr>
      <w:r w:rsidRPr="007539D1">
        <w:t xml:space="preserve">  "modulus": "9F2701C0909CCBD8C3ED3E071C69F776160022FF3299807ED7A035ED5752770E232D56CC3BE159BD8F0CA8B59435688922F406F55C75639457BBABEFE9A86B2269EF223E34B91AA6DF2CCAD03B4AD4B443D61575CA960845E6C69040101E231D9EF811AD99B0715065A0E661449C41B4B023B7716D1E4AFF1C90704E55AE1225",</w:t>
      </w:r>
    </w:p>
    <w:p w14:paraId="2970ADF9" w14:textId="77777777" w:rsidR="007539D1" w:rsidRPr="007539D1" w:rsidRDefault="007539D1" w:rsidP="007539D1">
      <w:pPr>
        <w:pStyle w:val="APISourceCode"/>
      </w:pPr>
      <w:r w:rsidRPr="007539D1">
        <w:t xml:space="preserve">  "rid": "a000000003"</w:t>
      </w:r>
    </w:p>
    <w:p w14:paraId="5B9ABCBA" w14:textId="62CEFAE8" w:rsidR="007539D1" w:rsidRDefault="007539D1" w:rsidP="007539D1">
      <w:pPr>
        <w:pStyle w:val="APISourceCode"/>
      </w:pPr>
      <w:r w:rsidRPr="007539D1">
        <w:t>},</w:t>
      </w:r>
    </w:p>
    <w:p w14:paraId="019CCF30" w14:textId="73E8569B" w:rsidR="005E51FB" w:rsidRPr="00DB372D" w:rsidRDefault="005E51FB" w:rsidP="005E51FB">
      <w:pPr>
        <w:rPr>
          <w:rFonts w:cs="Arial"/>
          <w:b/>
          <w:color w:val="FF0000"/>
        </w:rPr>
      </w:pPr>
      <w:r w:rsidRPr="00DB372D">
        <w:rPr>
          <w:rFonts w:cs="Arial"/>
          <w:b/>
          <w:color w:val="FF0000"/>
        </w:rPr>
        <w:t>Note:</w:t>
      </w:r>
      <w:r w:rsidRPr="00DB372D">
        <w:rPr>
          <w:rFonts w:cs="Arial"/>
          <w:color w:val="FF0000"/>
        </w:rPr>
        <w:t xml:space="preserve"> </w:t>
      </w:r>
      <w:proofErr w:type="spellStart"/>
      <w:r w:rsidRPr="00DB372D">
        <w:rPr>
          <w:rFonts w:cs="Arial"/>
          <w:color w:val="FF0000"/>
        </w:rPr>
        <w:t>CapkIdx</w:t>
      </w:r>
      <w:proofErr w:type="spellEnd"/>
      <w:r w:rsidRPr="00DB372D">
        <w:rPr>
          <w:rFonts w:cs="Arial"/>
          <w:color w:val="FF0000"/>
        </w:rPr>
        <w:t xml:space="preserve"> is int type in above list. For </w:t>
      </w:r>
      <w:proofErr w:type="gramStart"/>
      <w:r w:rsidRPr="00DB372D">
        <w:rPr>
          <w:rFonts w:cs="Arial"/>
          <w:color w:val="FF0000"/>
        </w:rPr>
        <w:t>example</w:t>
      </w:r>
      <w:proofErr w:type="gramEnd"/>
      <w:r w:rsidR="00502820">
        <w:rPr>
          <w:rFonts w:cs="Arial" w:hint="eastAsia"/>
          <w:color w:val="FF0000"/>
        </w:rPr>
        <w:t xml:space="preserve"> </w:t>
      </w:r>
      <w:r w:rsidRPr="00DB372D">
        <w:rPr>
          <w:rFonts w:cs="Arial"/>
          <w:color w:val="FF0000"/>
        </w:rPr>
        <w:t>239(int) = 0</w:t>
      </w:r>
      <w:proofErr w:type="gramStart"/>
      <w:r w:rsidRPr="00DB372D">
        <w:rPr>
          <w:rFonts w:cs="Arial"/>
          <w:color w:val="FF0000"/>
        </w:rPr>
        <w:t>xEF(</w:t>
      </w:r>
      <w:proofErr w:type="gramEnd"/>
      <w:r w:rsidRPr="00DB372D">
        <w:rPr>
          <w:rFonts w:cs="Arial"/>
          <w:color w:val="FF0000"/>
        </w:rPr>
        <w:t>Hexadecimal)</w:t>
      </w:r>
    </w:p>
    <w:p w14:paraId="77C508ED" w14:textId="77777777" w:rsidR="005E51FB" w:rsidRDefault="005E51FB" w:rsidP="005E51FB">
      <w:pPr>
        <w:rPr>
          <w:rFonts w:asciiTheme="minorEastAsia" w:hAnsiTheme="minorEastAsia"/>
          <w:b/>
        </w:rPr>
      </w:pPr>
    </w:p>
    <w:p w14:paraId="175B9878" w14:textId="77777777" w:rsidR="008B0767" w:rsidRDefault="008B0767">
      <w:pPr>
        <w:widowControl/>
        <w:spacing w:before="0" w:beforeAutospacing="0" w:after="200" w:afterAutospacing="0" w:line="276" w:lineRule="auto"/>
        <w:jc w:val="left"/>
        <w:rPr>
          <w:rFonts w:eastAsia="Arial" w:cs="Arial"/>
          <w:b/>
          <w:color w:val="auto"/>
          <w:kern w:val="0"/>
          <w:sz w:val="28"/>
          <w:szCs w:val="28"/>
        </w:rPr>
      </w:pPr>
      <w:r>
        <w:br w:type="page"/>
      </w:r>
    </w:p>
    <w:p w14:paraId="78BF6855" w14:textId="4BFA72C2" w:rsidR="0064348C" w:rsidRDefault="005E51FB" w:rsidP="006C4EC1">
      <w:pPr>
        <w:pStyle w:val="NEXGOHEAD2"/>
      </w:pPr>
      <w:bookmarkStart w:id="21" w:name="_Toc28346643"/>
      <w:bookmarkStart w:id="22" w:name="_Toc333355532"/>
      <w:bookmarkStart w:id="23" w:name="_Toc333410975"/>
      <w:bookmarkStart w:id="24" w:name="_Toc219291308"/>
      <w:r>
        <w:lastRenderedPageBreak/>
        <w:t>Test cases</w:t>
      </w:r>
      <w:bookmarkEnd w:id="21"/>
      <w:bookmarkEnd w:id="24"/>
    </w:p>
    <w:p w14:paraId="2F120897" w14:textId="1B5CD755" w:rsidR="00A6253B" w:rsidRPr="00C439C1" w:rsidRDefault="00A05EC1" w:rsidP="006C4EC1">
      <w:pPr>
        <w:pStyle w:val="NEXGOHEAD3"/>
        <w:ind w:left="537" w:hanging="537"/>
      </w:pPr>
      <w:bookmarkStart w:id="25" w:name="_Toc219291309"/>
      <w:bookmarkEnd w:id="22"/>
      <w:bookmarkEnd w:id="23"/>
      <w:r w:rsidRPr="00A05EC1">
        <w:t>VISA.TC.1002a</w:t>
      </w:r>
      <w:bookmarkEnd w:id="25"/>
    </w:p>
    <w:p w14:paraId="0E668D01" w14:textId="66A271E8" w:rsidR="00C439C1" w:rsidRDefault="00DB4C67" w:rsidP="006C4EC1">
      <w:pPr>
        <w:pStyle w:val="NEXGOHEAD4"/>
        <w:ind w:left="564" w:hanging="564"/>
        <w:rPr>
          <w:lang w:val="en-GB"/>
        </w:rPr>
      </w:pPr>
      <w:r>
        <w:rPr>
          <w:rFonts w:hint="eastAsia"/>
          <w:lang w:val="en-GB"/>
        </w:rPr>
        <w:t>Question</w:t>
      </w:r>
    </w:p>
    <w:p w14:paraId="79624EF9" w14:textId="13DBC149" w:rsidR="00DB4C67" w:rsidRDefault="00DB4C67" w:rsidP="00DB4C67">
      <w:pPr>
        <w:rPr>
          <w:lang w:val="en-GB"/>
        </w:rPr>
      </w:pPr>
      <w:r w:rsidRPr="00DB4C67">
        <w:rPr>
          <w:lang w:val="en-GB"/>
        </w:rPr>
        <w:t>Ensure online approval for a VCPS 2.2 baseline card and TTQ settings are correct.</w:t>
      </w:r>
    </w:p>
    <w:p w14:paraId="49F9FD30" w14:textId="522B255F" w:rsidR="00DB4C67" w:rsidRPr="00DB4C67" w:rsidRDefault="00DB4C67" w:rsidP="00DB4C67">
      <w:pPr>
        <w:rPr>
          <w:color w:val="00B050"/>
          <w:lang w:val="en-GB"/>
        </w:rPr>
      </w:pPr>
      <w:r w:rsidRPr="00DB4C67">
        <w:rPr>
          <w:color w:val="00B050"/>
          <w:lang w:val="en-GB"/>
        </w:rPr>
        <w:t>S</w:t>
      </w:r>
      <w:r w:rsidRPr="00DB4C67">
        <w:rPr>
          <w:rFonts w:hint="eastAsia"/>
          <w:color w:val="00B050"/>
          <w:lang w:val="en-GB"/>
        </w:rPr>
        <w:t>olution:</w:t>
      </w:r>
    </w:p>
    <w:p w14:paraId="1986AF89" w14:textId="42BCC7C6" w:rsidR="008F0B0A" w:rsidRPr="008F0B0A" w:rsidRDefault="008F0B0A" w:rsidP="008F0B0A">
      <w:pPr>
        <w:rPr>
          <w:lang w:val="en-GB"/>
        </w:rPr>
      </w:pPr>
      <w:r>
        <w:rPr>
          <w:rFonts w:hint="eastAsia"/>
          <w:lang w:val="en-GB"/>
        </w:rPr>
        <w:t xml:space="preserve">Set the value of Tag 9F66 as the case required, reference value </w:t>
      </w:r>
      <w:r>
        <w:rPr>
          <w:lang w:val="en-GB"/>
        </w:rPr>
        <w:t>“</w:t>
      </w:r>
      <w:r>
        <w:rPr>
          <w:rFonts w:hint="eastAsia"/>
          <w:lang w:val="en-GB"/>
        </w:rPr>
        <w:t>36E04000</w:t>
      </w:r>
      <w:r>
        <w:rPr>
          <w:lang w:val="en-GB"/>
        </w:rPr>
        <w:t>”</w:t>
      </w:r>
    </w:p>
    <w:p w14:paraId="44689A44" w14:textId="789896B9" w:rsidR="008F0B0A" w:rsidRDefault="008F0B0A" w:rsidP="008F0B0A">
      <w:pPr>
        <w:rPr>
          <w:lang w:val="en-GB"/>
        </w:rPr>
      </w:pPr>
      <w:r>
        <w:rPr>
          <w:rFonts w:hint="eastAsia"/>
          <w:lang w:val="en-GB"/>
        </w:rPr>
        <w:t xml:space="preserve">Example code for Android device </w:t>
      </w:r>
    </w:p>
    <w:p w14:paraId="5557CC63" w14:textId="77777777" w:rsidR="008F0B0A" w:rsidRDefault="008F0B0A" w:rsidP="008F0B0A">
      <w:pPr>
        <w:pStyle w:val="APISourceCode"/>
      </w:pPr>
      <w:r>
        <w:t>//</w:t>
      </w:r>
      <w:r w:rsidRPr="008F0B0A">
        <w:rPr>
          <w:i/>
          <w:iCs/>
        </w:rPr>
        <w:t xml:space="preserve">Set the Tag in </w:t>
      </w:r>
      <w:proofErr w:type="spellStart"/>
      <w:r w:rsidRPr="008F0B0A">
        <w:rPr>
          <w:i/>
          <w:iCs/>
        </w:rPr>
        <w:t>onTransInitBeforeGPO</w:t>
      </w:r>
      <w:proofErr w:type="spellEnd"/>
      <w:r w:rsidRPr="008F0B0A">
        <w:rPr>
          <w:i/>
          <w:iCs/>
        </w:rPr>
        <w:t xml:space="preserve"> callback</w:t>
      </w:r>
    </w:p>
    <w:p w14:paraId="76F971AB" w14:textId="0178D417" w:rsidR="001175ED" w:rsidRDefault="008F0B0A" w:rsidP="00961642">
      <w:pPr>
        <w:pStyle w:val="APISourceCode"/>
        <w:rPr>
          <w:rFonts w:eastAsiaTheme="minorEastAsia"/>
        </w:rPr>
      </w:pPr>
      <w:r>
        <w:t>emvHandler.setTlv(ConvertUtils.hexString2Bytes("</w:t>
      </w:r>
      <w:r>
        <w:rPr>
          <w:rFonts w:eastAsiaTheme="minorEastAsia" w:hint="eastAsia"/>
        </w:rPr>
        <w:t>9F66</w:t>
      </w:r>
      <w:r>
        <w:t>"</w:t>
      </w:r>
      <w:proofErr w:type="gramStart"/>
      <w:r>
        <w:t>),ConvertUtils.hexString</w:t>
      </w:r>
      <w:proofErr w:type="gramEnd"/>
      <w:r>
        <w:t>2Bytes("</w:t>
      </w:r>
      <w:r>
        <w:rPr>
          <w:rFonts w:hint="eastAsia"/>
          <w:lang w:val="en-GB"/>
        </w:rPr>
        <w:t>36E04000</w:t>
      </w:r>
      <w:r>
        <w:t>"));</w:t>
      </w:r>
    </w:p>
    <w:p w14:paraId="07E946E0" w14:textId="77777777" w:rsidR="00B02FA7" w:rsidRPr="00B02FA7" w:rsidRDefault="00B02FA7" w:rsidP="00B02FA7"/>
    <w:p w14:paraId="6BD68663" w14:textId="77777777" w:rsidR="00B02FA7" w:rsidRDefault="00B02FA7">
      <w:pPr>
        <w:widowControl/>
        <w:spacing w:before="0" w:beforeAutospacing="0" w:after="200" w:afterAutospacing="0" w:line="276" w:lineRule="auto"/>
        <w:jc w:val="left"/>
        <w:rPr>
          <w:rFonts w:eastAsia="Arial Unicode MS" w:cs="Arial"/>
          <w:b/>
          <w:color w:val="auto"/>
          <w:kern w:val="0"/>
          <w:sz w:val="24"/>
          <w:szCs w:val="24"/>
        </w:rPr>
      </w:pPr>
      <w:bookmarkStart w:id="26" w:name="_Toc213925203"/>
      <w:r>
        <w:br w:type="page"/>
      </w:r>
    </w:p>
    <w:p w14:paraId="59B0AD24" w14:textId="38E6083B" w:rsidR="001175ED" w:rsidRPr="001175ED" w:rsidRDefault="001175ED" w:rsidP="001175ED">
      <w:pPr>
        <w:pStyle w:val="NEXGOHEAD3"/>
        <w:ind w:left="537" w:hanging="537"/>
      </w:pPr>
      <w:bookmarkStart w:id="27" w:name="_Toc219291310"/>
      <w:r w:rsidRPr="001175ED">
        <w:lastRenderedPageBreak/>
        <w:t>VISA.TC.1011a</w:t>
      </w:r>
      <w:bookmarkEnd w:id="26"/>
      <w:bookmarkEnd w:id="27"/>
    </w:p>
    <w:p w14:paraId="25C283E3" w14:textId="3C712505" w:rsidR="001175ED" w:rsidRDefault="00E9343A" w:rsidP="00357301">
      <w:pPr>
        <w:pStyle w:val="NEXGOHEAD4"/>
        <w:ind w:left="564" w:hanging="564"/>
      </w:pPr>
      <w:r>
        <w:rPr>
          <w:rFonts w:hint="eastAsia"/>
        </w:rPr>
        <w:t>Question</w:t>
      </w:r>
    </w:p>
    <w:p w14:paraId="4B3CF741" w14:textId="0D32E84E" w:rsidR="003B69D8" w:rsidRDefault="003B69D8" w:rsidP="00D369F7">
      <w:pPr>
        <w:pStyle w:val="WrongNotes"/>
      </w:pPr>
      <w:r w:rsidRPr="001175ED">
        <w:t xml:space="preserve">The EMV </w:t>
      </w:r>
      <w:proofErr w:type="spellStart"/>
      <w:r w:rsidRPr="001175ED">
        <w:t>onFinish</w:t>
      </w:r>
      <w:proofErr w:type="spellEnd"/>
      <w:r w:rsidRPr="001175ED">
        <w:t xml:space="preserve"> callback will return -8027</w:t>
      </w:r>
      <w:r w:rsidRPr="001175ED">
        <w:rPr>
          <w:rFonts w:hint="eastAsia"/>
        </w:rPr>
        <w:t>(Please See Phone).</w:t>
      </w:r>
    </w:p>
    <w:p w14:paraId="1AD29010" w14:textId="08B2EF67" w:rsidR="00E9343A" w:rsidRPr="00E9343A" w:rsidRDefault="00E9343A" w:rsidP="00E9343A">
      <w:pPr>
        <w:rPr>
          <w:color w:val="00B050"/>
        </w:rPr>
      </w:pPr>
      <w:r w:rsidRPr="00E9343A">
        <w:rPr>
          <w:rFonts w:hint="eastAsia"/>
          <w:color w:val="00B050"/>
        </w:rPr>
        <w:t>Solution:</w:t>
      </w:r>
    </w:p>
    <w:p w14:paraId="324A7455" w14:textId="06D8931B" w:rsidR="001175ED" w:rsidRDefault="003B69D8" w:rsidP="001175ED">
      <w:r w:rsidRPr="00E9343A">
        <w:t>Ensure online approval for a VCPS 2.2 baseline card and TTQ settings are correct.</w:t>
      </w:r>
    </w:p>
    <w:p w14:paraId="61020EB2" w14:textId="26FAA2E0" w:rsidR="003B69D8" w:rsidRPr="003B69D8" w:rsidRDefault="003B69D8" w:rsidP="001175ED">
      <w:r w:rsidRPr="001175ED">
        <w:rPr>
          <w:rFonts w:hint="eastAsia"/>
        </w:rPr>
        <w:t>This is the See Phone test cases.</w:t>
      </w:r>
    </w:p>
    <w:p w14:paraId="6D5DA4B0" w14:textId="77777777" w:rsidR="001175ED" w:rsidRPr="001175ED" w:rsidRDefault="001175ED" w:rsidP="001175ED">
      <w:r w:rsidRPr="001175ED">
        <w:t>Application needs to display “please check your Phone” message or equivalent message. Then call search card API to search the contactless card again</w:t>
      </w:r>
    </w:p>
    <w:p w14:paraId="3C83DC8A" w14:textId="77777777" w:rsidR="001175ED" w:rsidRPr="001175ED" w:rsidRDefault="001175ED" w:rsidP="001175ED">
      <w:r w:rsidRPr="001175ED">
        <w:rPr>
          <w:rFonts w:hint="eastAsia"/>
        </w:rPr>
        <w:t xml:space="preserve">Example code for Android device </w:t>
      </w:r>
    </w:p>
    <w:p w14:paraId="29B0637D" w14:textId="77777777" w:rsidR="001175ED" w:rsidRPr="001175ED" w:rsidRDefault="001175ED" w:rsidP="001175ED">
      <w:pPr>
        <w:shd w:val="clear" w:color="auto" w:fill="D9D9D9" w:themeFill="background1" w:themeFillShade="D9"/>
        <w:spacing w:before="0" w:beforeAutospacing="0" w:after="0" w:afterAutospacing="0" w:line="240" w:lineRule="atLeast"/>
        <w:rPr>
          <w:rFonts w:ascii="Courier New" w:eastAsia="Arial" w:hAnsi="Courier New"/>
          <w:sz w:val="20"/>
          <w:szCs w:val="24"/>
        </w:rPr>
      </w:pPr>
      <w:proofErr w:type="spellStart"/>
      <w:proofErr w:type="gramStart"/>
      <w:r w:rsidRPr="001175ED">
        <w:rPr>
          <w:rFonts w:ascii="Courier New" w:eastAsia="Arial" w:hAnsi="Courier New"/>
          <w:sz w:val="20"/>
          <w:szCs w:val="24"/>
        </w:rPr>
        <w:t>slotTypes.add</w:t>
      </w:r>
      <w:proofErr w:type="spellEnd"/>
      <w:r w:rsidRPr="001175ED">
        <w:rPr>
          <w:rFonts w:ascii="Courier New" w:eastAsia="Arial" w:hAnsi="Courier New"/>
          <w:sz w:val="20"/>
          <w:szCs w:val="24"/>
        </w:rPr>
        <w:t>(</w:t>
      </w:r>
      <w:proofErr w:type="spellStart"/>
      <w:proofErr w:type="gramEnd"/>
      <w:r w:rsidRPr="001175ED">
        <w:rPr>
          <w:rFonts w:ascii="Courier New" w:eastAsia="Arial" w:hAnsi="Courier New"/>
          <w:sz w:val="20"/>
          <w:szCs w:val="24"/>
        </w:rPr>
        <w:t>CardSlotTypeEnum.RF</w:t>
      </w:r>
      <w:proofErr w:type="spellEnd"/>
      <w:r w:rsidRPr="001175ED">
        <w:rPr>
          <w:rFonts w:ascii="Courier New" w:eastAsia="Arial" w:hAnsi="Courier New"/>
          <w:sz w:val="20"/>
          <w:szCs w:val="24"/>
        </w:rPr>
        <w:t>);</w:t>
      </w:r>
      <w:r w:rsidRPr="001175ED">
        <w:rPr>
          <w:rFonts w:ascii="Courier New" w:eastAsia="Arial" w:hAnsi="Courier New"/>
          <w:sz w:val="20"/>
          <w:szCs w:val="24"/>
        </w:rPr>
        <w:cr/>
      </w:r>
      <w:proofErr w:type="spellStart"/>
      <w:r w:rsidRPr="001175ED">
        <w:rPr>
          <w:rFonts w:ascii="Courier New" w:eastAsia="Arial" w:hAnsi="Courier New"/>
          <w:sz w:val="20"/>
          <w:szCs w:val="24"/>
        </w:rPr>
        <w:t>cardReader.searchCard</w:t>
      </w:r>
      <w:proofErr w:type="spellEnd"/>
      <w:r w:rsidRPr="001175ED">
        <w:rPr>
          <w:rFonts w:ascii="Courier New" w:eastAsia="Arial" w:hAnsi="Courier New"/>
          <w:sz w:val="20"/>
          <w:szCs w:val="24"/>
        </w:rPr>
        <w:t>(</w:t>
      </w:r>
      <w:proofErr w:type="spellStart"/>
      <w:r w:rsidRPr="001175ED">
        <w:rPr>
          <w:rFonts w:ascii="Courier New" w:eastAsia="Arial" w:hAnsi="Courier New"/>
          <w:sz w:val="20"/>
          <w:szCs w:val="24"/>
        </w:rPr>
        <w:t>slotTypes</w:t>
      </w:r>
      <w:proofErr w:type="spellEnd"/>
      <w:r w:rsidRPr="001175ED">
        <w:rPr>
          <w:rFonts w:ascii="Courier New" w:eastAsia="Arial" w:hAnsi="Courier New"/>
          <w:sz w:val="20"/>
          <w:szCs w:val="24"/>
        </w:rPr>
        <w:t>, 20, this);</w:t>
      </w:r>
    </w:p>
    <w:p w14:paraId="6EE58594" w14:textId="77777777" w:rsidR="001175ED" w:rsidRPr="001175ED" w:rsidRDefault="001175ED" w:rsidP="001175ED">
      <w:pPr>
        <w:widowControl/>
        <w:spacing w:before="0" w:beforeAutospacing="0" w:after="200" w:afterAutospacing="0" w:line="276" w:lineRule="auto"/>
        <w:jc w:val="left"/>
        <w:rPr>
          <w:rFonts w:eastAsia="Arial" w:cs="Arial"/>
          <w:b/>
          <w:color w:val="auto"/>
          <w:kern w:val="0"/>
          <w:sz w:val="28"/>
          <w:szCs w:val="28"/>
        </w:rPr>
      </w:pPr>
      <w:r w:rsidRPr="001175ED">
        <w:br w:type="page"/>
      </w:r>
    </w:p>
    <w:p w14:paraId="7642706E" w14:textId="77777777" w:rsidR="001175ED" w:rsidRPr="001175ED" w:rsidRDefault="001175ED" w:rsidP="001175ED">
      <w:pPr>
        <w:pStyle w:val="NEXGOHEAD3"/>
        <w:ind w:left="537" w:hanging="537"/>
      </w:pPr>
      <w:bookmarkStart w:id="28" w:name="_Toc213925207"/>
      <w:bookmarkStart w:id="29" w:name="_Toc219291311"/>
      <w:r w:rsidRPr="001175ED">
        <w:lastRenderedPageBreak/>
        <w:t>VISA.TC.1018a</w:t>
      </w:r>
      <w:bookmarkEnd w:id="28"/>
      <w:bookmarkEnd w:id="29"/>
    </w:p>
    <w:p w14:paraId="2ED0CEF8" w14:textId="78D42F76" w:rsidR="001175ED" w:rsidRDefault="00156F80" w:rsidP="001175ED">
      <w:pPr>
        <w:pStyle w:val="NEXGOHEAD4"/>
        <w:ind w:left="564" w:hanging="564"/>
      </w:pPr>
      <w:r>
        <w:t>Q</w:t>
      </w:r>
      <w:r>
        <w:rPr>
          <w:rFonts w:hint="eastAsia"/>
        </w:rPr>
        <w:t>uestion</w:t>
      </w:r>
    </w:p>
    <w:p w14:paraId="19781E7E" w14:textId="316E32CF" w:rsidR="00156F80" w:rsidRDefault="00156F80" w:rsidP="00156F80">
      <w:pPr>
        <w:pStyle w:val="WrongNotes"/>
      </w:pPr>
      <w:r w:rsidRPr="00156F80">
        <w:t xml:space="preserve">The EMV </w:t>
      </w:r>
      <w:proofErr w:type="spellStart"/>
      <w:r w:rsidRPr="00156F80">
        <w:t>onFinish</w:t>
      </w:r>
      <w:proofErr w:type="spellEnd"/>
      <w:r w:rsidRPr="00156F80">
        <w:t xml:space="preserve"> callback will return -8030</w:t>
      </w:r>
    </w:p>
    <w:p w14:paraId="0529ED3F" w14:textId="52902026" w:rsidR="00156F80" w:rsidRPr="00156F80" w:rsidRDefault="00156F80" w:rsidP="00156F80">
      <w:pPr>
        <w:pStyle w:val="WrongNotes"/>
        <w:numPr>
          <w:ilvl w:val="0"/>
          <w:numId w:val="0"/>
        </w:numPr>
        <w:rPr>
          <w:color w:val="00B050"/>
        </w:rPr>
      </w:pPr>
      <w:r w:rsidRPr="00156F80">
        <w:rPr>
          <w:rFonts w:hint="eastAsia"/>
          <w:color w:val="00B050"/>
        </w:rPr>
        <w:t>Solution:</w:t>
      </w:r>
    </w:p>
    <w:p w14:paraId="1BA0D37E" w14:textId="77777777" w:rsidR="001175ED" w:rsidRPr="001175ED" w:rsidRDefault="001175ED" w:rsidP="001175ED">
      <w:r w:rsidRPr="001175ED">
        <w:rPr>
          <w:rFonts w:hint="eastAsia"/>
        </w:rPr>
        <w:t xml:space="preserve">Set the byte 1 bit 8 of Tag 9F66 to </w:t>
      </w:r>
      <w:r w:rsidRPr="001175ED">
        <w:t>“</w:t>
      </w:r>
      <w:r w:rsidRPr="001175ED">
        <w:rPr>
          <w:rFonts w:hint="eastAsia"/>
        </w:rPr>
        <w:t>MSD not Support</w:t>
      </w:r>
      <w:r w:rsidRPr="001175ED">
        <w:t>”</w:t>
      </w:r>
      <w:r w:rsidRPr="001175ED">
        <w:rPr>
          <w:rFonts w:hint="eastAsia"/>
        </w:rPr>
        <w:t xml:space="preserve">. Reference value </w:t>
      </w:r>
      <w:r w:rsidRPr="001175ED">
        <w:t>“</w:t>
      </w:r>
      <w:r w:rsidRPr="001175ED">
        <w:rPr>
          <w:rFonts w:hint="eastAsia"/>
          <w:lang w:val="en-GB"/>
        </w:rPr>
        <w:t>36E04000</w:t>
      </w:r>
      <w:r w:rsidRPr="001175ED">
        <w:t>”</w:t>
      </w:r>
    </w:p>
    <w:p w14:paraId="03DE429F" w14:textId="77777777" w:rsidR="001175ED" w:rsidRPr="001175ED" w:rsidRDefault="001175ED" w:rsidP="001175ED">
      <w:r w:rsidRPr="001175ED">
        <w:rPr>
          <w:rFonts w:hint="eastAsia"/>
        </w:rPr>
        <w:t>Example code for Android device</w:t>
      </w:r>
    </w:p>
    <w:p w14:paraId="00AE89EF" w14:textId="77777777" w:rsidR="001175ED" w:rsidRPr="001175ED" w:rsidRDefault="001175ED" w:rsidP="001175ED">
      <w:pPr>
        <w:shd w:val="clear" w:color="auto" w:fill="D9D9D9" w:themeFill="background1" w:themeFillShade="D9"/>
        <w:spacing w:before="0" w:beforeAutospacing="0" w:after="0" w:afterAutospacing="0" w:line="240" w:lineRule="atLeast"/>
        <w:rPr>
          <w:rFonts w:ascii="Courier New" w:eastAsia="Arial" w:hAnsi="Courier New"/>
          <w:sz w:val="20"/>
          <w:szCs w:val="24"/>
        </w:rPr>
      </w:pPr>
      <w:r w:rsidRPr="001175ED">
        <w:rPr>
          <w:rFonts w:ascii="Courier New" w:eastAsia="Arial" w:hAnsi="Courier New"/>
          <w:sz w:val="20"/>
          <w:szCs w:val="24"/>
        </w:rPr>
        <w:t>//</w:t>
      </w:r>
      <w:r w:rsidRPr="001175ED">
        <w:rPr>
          <w:rFonts w:ascii="Courier New" w:eastAsia="Arial" w:hAnsi="Courier New"/>
          <w:i/>
          <w:iCs/>
          <w:sz w:val="20"/>
          <w:szCs w:val="24"/>
        </w:rPr>
        <w:t xml:space="preserve">Set the Tag in </w:t>
      </w:r>
      <w:proofErr w:type="spellStart"/>
      <w:r w:rsidRPr="001175ED">
        <w:rPr>
          <w:rFonts w:ascii="Courier New" w:eastAsia="Arial" w:hAnsi="Courier New"/>
          <w:i/>
          <w:iCs/>
          <w:sz w:val="20"/>
          <w:szCs w:val="24"/>
        </w:rPr>
        <w:t>onTransInitBeforeGPO</w:t>
      </w:r>
      <w:proofErr w:type="spellEnd"/>
      <w:r w:rsidRPr="001175ED">
        <w:rPr>
          <w:rFonts w:ascii="Courier New" w:eastAsia="Arial" w:hAnsi="Courier New"/>
          <w:i/>
          <w:iCs/>
          <w:sz w:val="20"/>
          <w:szCs w:val="24"/>
        </w:rPr>
        <w:t xml:space="preserve"> callback</w:t>
      </w:r>
    </w:p>
    <w:p w14:paraId="42EE43D5" w14:textId="77777777" w:rsidR="001175ED" w:rsidRPr="001175ED" w:rsidRDefault="001175ED" w:rsidP="001175ED">
      <w:pPr>
        <w:shd w:val="clear" w:color="auto" w:fill="D9D9D9" w:themeFill="background1" w:themeFillShade="D9"/>
        <w:spacing w:before="0" w:beforeAutospacing="0" w:after="0" w:afterAutospacing="0" w:line="240" w:lineRule="atLeast"/>
        <w:rPr>
          <w:rFonts w:ascii="Courier New" w:hAnsi="Courier New"/>
          <w:sz w:val="20"/>
          <w:szCs w:val="24"/>
        </w:rPr>
      </w:pPr>
      <w:r w:rsidRPr="001175ED">
        <w:rPr>
          <w:rFonts w:ascii="Courier New" w:eastAsia="Arial" w:hAnsi="Courier New"/>
          <w:sz w:val="20"/>
          <w:szCs w:val="24"/>
        </w:rPr>
        <w:t>emvHandler.setTlv(ConvertUtils.hexString2Bytes("</w:t>
      </w:r>
      <w:r w:rsidRPr="001175ED">
        <w:rPr>
          <w:rFonts w:ascii="Courier New" w:hAnsi="Courier New" w:hint="eastAsia"/>
          <w:sz w:val="20"/>
          <w:szCs w:val="24"/>
        </w:rPr>
        <w:t>9F66</w:t>
      </w:r>
      <w:r w:rsidRPr="001175ED">
        <w:rPr>
          <w:rFonts w:ascii="Courier New" w:eastAsia="Arial" w:hAnsi="Courier New"/>
          <w:sz w:val="20"/>
          <w:szCs w:val="24"/>
        </w:rPr>
        <w:t>"</w:t>
      </w:r>
      <w:proofErr w:type="gramStart"/>
      <w:r w:rsidRPr="001175ED">
        <w:rPr>
          <w:rFonts w:ascii="Courier New" w:eastAsia="Arial" w:hAnsi="Courier New"/>
          <w:sz w:val="20"/>
          <w:szCs w:val="24"/>
        </w:rPr>
        <w:t>),ConvertUtils.hexString</w:t>
      </w:r>
      <w:proofErr w:type="gramEnd"/>
      <w:r w:rsidRPr="001175ED">
        <w:rPr>
          <w:rFonts w:ascii="Courier New" w:eastAsia="Arial" w:hAnsi="Courier New"/>
          <w:sz w:val="20"/>
          <w:szCs w:val="24"/>
        </w:rPr>
        <w:t>2Bytes("</w:t>
      </w:r>
      <w:r w:rsidRPr="001175ED">
        <w:rPr>
          <w:rFonts w:ascii="Courier New" w:eastAsia="Arial" w:hAnsi="Courier New" w:hint="eastAsia"/>
          <w:sz w:val="20"/>
          <w:szCs w:val="24"/>
          <w:lang w:val="en-GB"/>
        </w:rPr>
        <w:t>36E04000</w:t>
      </w:r>
      <w:r w:rsidRPr="001175ED">
        <w:rPr>
          <w:rFonts w:ascii="Courier New" w:eastAsia="Arial" w:hAnsi="Courier New"/>
          <w:sz w:val="20"/>
          <w:szCs w:val="24"/>
        </w:rPr>
        <w:t>"));</w:t>
      </w:r>
    </w:p>
    <w:p w14:paraId="49AD0A16" w14:textId="77777777" w:rsidR="001175ED" w:rsidRPr="001175ED" w:rsidRDefault="001175ED" w:rsidP="001175ED"/>
    <w:p w14:paraId="0E68CCC8" w14:textId="77777777" w:rsidR="001175ED" w:rsidRPr="001175ED" w:rsidRDefault="001175ED" w:rsidP="001175ED"/>
    <w:p w14:paraId="6584BF83" w14:textId="77777777" w:rsidR="001175ED" w:rsidRPr="001175ED" w:rsidRDefault="001175ED" w:rsidP="001175ED">
      <w:pPr>
        <w:widowControl/>
        <w:spacing w:before="0" w:beforeAutospacing="0" w:after="200" w:afterAutospacing="0" w:line="276" w:lineRule="auto"/>
        <w:jc w:val="left"/>
        <w:rPr>
          <w:rFonts w:eastAsia="Arial" w:cs="Arial"/>
          <w:b/>
          <w:color w:val="auto"/>
          <w:kern w:val="0"/>
          <w:sz w:val="28"/>
          <w:szCs w:val="28"/>
        </w:rPr>
      </w:pPr>
      <w:r w:rsidRPr="001175ED">
        <w:br w:type="page"/>
      </w:r>
    </w:p>
    <w:p w14:paraId="30B400E6" w14:textId="77777777" w:rsidR="001175ED" w:rsidRPr="001175ED" w:rsidRDefault="001175ED" w:rsidP="001175ED">
      <w:pPr>
        <w:pStyle w:val="NEXGOHEAD3"/>
        <w:ind w:left="537" w:hanging="537"/>
      </w:pPr>
      <w:bookmarkStart w:id="30" w:name="_Toc213925211"/>
      <w:bookmarkStart w:id="31" w:name="_Toc219291312"/>
      <w:r w:rsidRPr="001175ED">
        <w:lastRenderedPageBreak/>
        <w:t>VISA.TC.3103</w:t>
      </w:r>
      <w:bookmarkEnd w:id="30"/>
      <w:bookmarkEnd w:id="31"/>
    </w:p>
    <w:p w14:paraId="728C682F" w14:textId="42F36886" w:rsidR="001175ED" w:rsidRPr="001175ED" w:rsidRDefault="004508BE" w:rsidP="001175ED">
      <w:pPr>
        <w:pStyle w:val="NEXGOHEAD4"/>
        <w:ind w:left="564" w:hanging="564"/>
      </w:pPr>
      <w:r>
        <w:rPr>
          <w:rFonts w:hint="eastAsia"/>
        </w:rPr>
        <w:t>Question</w:t>
      </w:r>
    </w:p>
    <w:p w14:paraId="0F85D6CD" w14:textId="77777777" w:rsidR="001175ED" w:rsidRPr="001175ED" w:rsidRDefault="001175ED" w:rsidP="001175ED">
      <w:r w:rsidRPr="001175ED">
        <w:rPr>
          <w:rFonts w:hint="eastAsia"/>
        </w:rPr>
        <w:t>T</w:t>
      </w:r>
      <w:r w:rsidRPr="001175ED">
        <w:t>his case tests SCA-insert card. The first contactless transaction sends to host, and host return specific response code 1A, application receive this special code needs to let user insert card, and start new EMV flow(contact) again</w:t>
      </w:r>
    </w:p>
    <w:p w14:paraId="1C8E368A" w14:textId="77777777" w:rsidR="001175ED" w:rsidRPr="001175ED" w:rsidRDefault="001175ED" w:rsidP="001175ED"/>
    <w:p w14:paraId="16CF0B3A" w14:textId="77777777" w:rsidR="001175ED" w:rsidRPr="001175ED" w:rsidRDefault="001175ED" w:rsidP="001175ED">
      <w:pPr>
        <w:widowControl/>
        <w:spacing w:before="0" w:beforeAutospacing="0" w:after="200" w:afterAutospacing="0" w:line="276" w:lineRule="auto"/>
        <w:jc w:val="left"/>
        <w:rPr>
          <w:rFonts w:eastAsia="Arial" w:cs="Arial"/>
          <w:b/>
          <w:color w:val="auto"/>
          <w:kern w:val="0"/>
          <w:sz w:val="28"/>
          <w:szCs w:val="28"/>
        </w:rPr>
      </w:pPr>
      <w:r w:rsidRPr="001175ED">
        <w:br w:type="page"/>
      </w:r>
    </w:p>
    <w:p w14:paraId="1FEE614D" w14:textId="77777777" w:rsidR="001175ED" w:rsidRPr="001175ED" w:rsidRDefault="001175ED" w:rsidP="001175ED">
      <w:pPr>
        <w:pStyle w:val="NEXGOHEAD3"/>
        <w:ind w:left="537" w:hanging="537"/>
      </w:pPr>
      <w:bookmarkStart w:id="32" w:name="_Toc213925215"/>
      <w:bookmarkStart w:id="33" w:name="_Toc219291313"/>
      <w:r w:rsidRPr="001175ED">
        <w:lastRenderedPageBreak/>
        <w:t>VISA.TC.3116</w:t>
      </w:r>
      <w:bookmarkEnd w:id="32"/>
      <w:bookmarkEnd w:id="33"/>
    </w:p>
    <w:p w14:paraId="32D9AFF0" w14:textId="3621E00F" w:rsidR="001175ED" w:rsidRPr="001175ED" w:rsidRDefault="004508BE" w:rsidP="001175ED">
      <w:pPr>
        <w:pStyle w:val="NEXGOHEAD4"/>
        <w:ind w:left="564" w:hanging="564"/>
      </w:pPr>
      <w:r>
        <w:rPr>
          <w:rFonts w:hint="eastAsia"/>
        </w:rPr>
        <w:t>Question</w:t>
      </w:r>
    </w:p>
    <w:p w14:paraId="4ECA6B30" w14:textId="75329FB1" w:rsidR="001175ED" w:rsidRDefault="001175ED" w:rsidP="001175ED">
      <w:r w:rsidRPr="001175ED">
        <w:rPr>
          <w:rFonts w:hint="eastAsia"/>
        </w:rPr>
        <w:t>T</w:t>
      </w:r>
      <w:r w:rsidRPr="001175ED">
        <w:t xml:space="preserve">his case tests SCA-input online PIN. The first contactless transaction sends to host, and host return specific response code 70, application receive this special code needs to let user </w:t>
      </w:r>
      <w:proofErr w:type="gramStart"/>
      <w:r w:rsidRPr="001175ED">
        <w:t>enter</w:t>
      </w:r>
      <w:proofErr w:type="gramEnd"/>
      <w:r w:rsidR="00502820">
        <w:rPr>
          <w:rFonts w:hint="eastAsia"/>
        </w:rPr>
        <w:t xml:space="preserve"> </w:t>
      </w:r>
      <w:r w:rsidRPr="001175ED">
        <w:t xml:space="preserve">online PIN, then send the transaction </w:t>
      </w:r>
      <w:r w:rsidRPr="001175ED">
        <w:rPr>
          <w:rFonts w:hint="eastAsia"/>
        </w:rPr>
        <w:t>to the</w:t>
      </w:r>
      <w:r w:rsidRPr="001175ED">
        <w:t xml:space="preserve"> host again</w:t>
      </w:r>
      <w:r w:rsidR="00502820">
        <w:rPr>
          <w:rFonts w:hint="eastAsia"/>
        </w:rPr>
        <w:t xml:space="preserve"> </w:t>
      </w:r>
      <w:r w:rsidRPr="001175ED">
        <w:t>(</w:t>
      </w:r>
      <w:r w:rsidRPr="001175ED">
        <w:rPr>
          <w:rFonts w:hint="eastAsia"/>
        </w:rPr>
        <w:t>EMV</w:t>
      </w:r>
      <w:r w:rsidRPr="001175ED">
        <w:t xml:space="preserve"> data is same with previous transaction)</w:t>
      </w:r>
    </w:p>
    <w:p w14:paraId="293C5005" w14:textId="77777777" w:rsidR="001175ED" w:rsidRDefault="001175ED" w:rsidP="001175ED"/>
    <w:p w14:paraId="0757B053" w14:textId="77777777" w:rsidR="001175ED" w:rsidRDefault="001175ED">
      <w:pPr>
        <w:widowControl/>
        <w:spacing w:before="0" w:beforeAutospacing="0" w:after="200" w:afterAutospacing="0" w:line="276" w:lineRule="auto"/>
        <w:jc w:val="left"/>
        <w:rPr>
          <w:rFonts w:eastAsia="Arial Unicode MS" w:cs="Arial"/>
          <w:b/>
          <w:color w:val="auto"/>
          <w:kern w:val="0"/>
          <w:sz w:val="36"/>
          <w:szCs w:val="36"/>
        </w:rPr>
      </w:pPr>
      <w:r>
        <w:br w:type="page"/>
      </w:r>
    </w:p>
    <w:p w14:paraId="1398A890" w14:textId="09D68FCF" w:rsidR="004C3325" w:rsidRDefault="004C3325" w:rsidP="004C3325">
      <w:pPr>
        <w:pStyle w:val="NEXGOHEAD1"/>
        <w:ind w:left="482" w:hanging="482"/>
      </w:pPr>
      <w:bookmarkStart w:id="34" w:name="_Toc219291314"/>
      <w:r>
        <w:rPr>
          <w:rFonts w:hint="eastAsia"/>
        </w:rPr>
        <w:lastRenderedPageBreak/>
        <w:t>MasterCard</w:t>
      </w:r>
      <w:bookmarkEnd w:id="34"/>
    </w:p>
    <w:p w14:paraId="3D9091A2" w14:textId="2217A584" w:rsidR="00F0704D" w:rsidRPr="00D266FE" w:rsidRDefault="00F0704D" w:rsidP="00F0704D">
      <w:pPr>
        <w:pStyle w:val="NEXGOHEAD2"/>
      </w:pPr>
      <w:bookmarkStart w:id="35" w:name="_Toc219291315"/>
      <w:r>
        <w:t xml:space="preserve">Terminal </w:t>
      </w:r>
      <w:r w:rsidR="00696451">
        <w:t>Configuration</w:t>
      </w:r>
      <w:bookmarkEnd w:id="35"/>
    </w:p>
    <w:tbl>
      <w:tblPr>
        <w:tblStyle w:val="a7"/>
        <w:tblW w:w="0" w:type="auto"/>
        <w:tblLook w:val="04A0" w:firstRow="1" w:lastRow="0" w:firstColumn="1" w:lastColumn="0" w:noHBand="0" w:noVBand="1"/>
      </w:tblPr>
      <w:tblGrid>
        <w:gridCol w:w="4869"/>
        <w:gridCol w:w="4867"/>
      </w:tblGrid>
      <w:tr w:rsidR="001175ED" w14:paraId="7CCE04FF" w14:textId="77777777" w:rsidTr="00FF5B40">
        <w:tc>
          <w:tcPr>
            <w:tcW w:w="4998" w:type="dxa"/>
          </w:tcPr>
          <w:p w14:paraId="19ADE6DF" w14:textId="77777777" w:rsidR="001175ED" w:rsidRPr="00982142" w:rsidRDefault="001175ED" w:rsidP="00FF5B40">
            <w:pPr>
              <w:rPr>
                <w:rFonts w:eastAsiaTheme="minorEastAsia"/>
              </w:rPr>
            </w:pPr>
            <w:r>
              <w:rPr>
                <w:rFonts w:eastAsiaTheme="minorEastAsia" w:hint="eastAsia"/>
              </w:rPr>
              <w:t>Terminal type</w:t>
            </w:r>
          </w:p>
        </w:tc>
        <w:tc>
          <w:tcPr>
            <w:tcW w:w="4999" w:type="dxa"/>
          </w:tcPr>
          <w:p w14:paraId="3F7EC165" w14:textId="77777777" w:rsidR="001175ED" w:rsidRPr="00982142" w:rsidRDefault="001175ED" w:rsidP="00FF5B40">
            <w:pPr>
              <w:rPr>
                <w:rFonts w:eastAsiaTheme="minorEastAsia"/>
              </w:rPr>
            </w:pPr>
            <w:r>
              <w:rPr>
                <w:rFonts w:eastAsiaTheme="minorEastAsia"/>
              </w:rPr>
              <w:t xml:space="preserve">Attended </w:t>
            </w:r>
            <w:r>
              <w:rPr>
                <w:rFonts w:eastAsiaTheme="minorEastAsia" w:hint="eastAsia"/>
              </w:rPr>
              <w:t>Pos</w:t>
            </w:r>
          </w:p>
        </w:tc>
      </w:tr>
      <w:tr w:rsidR="001175ED" w14:paraId="2D9023B3" w14:textId="77777777" w:rsidTr="00FF5B40">
        <w:tc>
          <w:tcPr>
            <w:tcW w:w="4998" w:type="dxa"/>
          </w:tcPr>
          <w:p w14:paraId="06A2AB84" w14:textId="77777777" w:rsidR="001175ED" w:rsidRPr="00982142" w:rsidRDefault="001175ED" w:rsidP="00FF5B40">
            <w:pPr>
              <w:rPr>
                <w:rFonts w:eastAsiaTheme="minorEastAsia"/>
              </w:rPr>
            </w:pPr>
            <w:r>
              <w:rPr>
                <w:rFonts w:eastAsiaTheme="minorEastAsia" w:hint="eastAsia"/>
              </w:rPr>
              <w:t>Terminal capability</w:t>
            </w:r>
          </w:p>
        </w:tc>
        <w:tc>
          <w:tcPr>
            <w:tcW w:w="4999" w:type="dxa"/>
          </w:tcPr>
          <w:p w14:paraId="299AAA9D" w14:textId="77777777" w:rsidR="001175ED" w:rsidRPr="00982142" w:rsidRDefault="001175ED" w:rsidP="00FF5B40">
            <w:pPr>
              <w:rPr>
                <w:rFonts w:eastAsiaTheme="minorEastAsia"/>
              </w:rPr>
            </w:pPr>
            <w:r>
              <w:rPr>
                <w:rFonts w:eastAsiaTheme="minorEastAsia"/>
              </w:rPr>
              <w:t>O</w:t>
            </w:r>
            <w:r>
              <w:rPr>
                <w:rFonts w:eastAsiaTheme="minorEastAsia" w:hint="eastAsia"/>
              </w:rPr>
              <w:t xml:space="preserve">ffline </w:t>
            </w:r>
            <w:r>
              <w:rPr>
                <w:rFonts w:eastAsiaTheme="minorEastAsia"/>
              </w:rPr>
              <w:t>with online capability</w:t>
            </w:r>
          </w:p>
        </w:tc>
      </w:tr>
      <w:tr w:rsidR="001175ED" w14:paraId="38245C35" w14:textId="77777777" w:rsidTr="00FF5B40">
        <w:tc>
          <w:tcPr>
            <w:tcW w:w="4998" w:type="dxa"/>
          </w:tcPr>
          <w:p w14:paraId="0DB65BA1" w14:textId="77777777" w:rsidR="001175ED" w:rsidRPr="00982142" w:rsidRDefault="001175ED" w:rsidP="00FF5B40">
            <w:pPr>
              <w:rPr>
                <w:rFonts w:eastAsiaTheme="minorEastAsia"/>
              </w:rPr>
            </w:pPr>
            <w:r>
              <w:rPr>
                <w:rFonts w:eastAsiaTheme="minorEastAsia" w:hint="eastAsia"/>
              </w:rPr>
              <w:t>Online Pin</w:t>
            </w:r>
          </w:p>
        </w:tc>
        <w:tc>
          <w:tcPr>
            <w:tcW w:w="4999" w:type="dxa"/>
          </w:tcPr>
          <w:p w14:paraId="27E5DB8C" w14:textId="77777777" w:rsidR="001175ED" w:rsidRPr="00982142" w:rsidRDefault="001175ED" w:rsidP="00FF5B40">
            <w:pPr>
              <w:rPr>
                <w:rFonts w:eastAsiaTheme="minorEastAsia"/>
              </w:rPr>
            </w:pPr>
            <w:r>
              <w:rPr>
                <w:rFonts w:eastAsiaTheme="minorEastAsia" w:hint="eastAsia"/>
              </w:rPr>
              <w:t>Support</w:t>
            </w:r>
          </w:p>
        </w:tc>
      </w:tr>
      <w:tr w:rsidR="001175ED" w14:paraId="2380B1D2" w14:textId="77777777" w:rsidTr="00FF5B40">
        <w:tc>
          <w:tcPr>
            <w:tcW w:w="4998" w:type="dxa"/>
          </w:tcPr>
          <w:p w14:paraId="65F228A1" w14:textId="77777777" w:rsidR="001175ED" w:rsidRPr="00982142" w:rsidRDefault="001175ED" w:rsidP="00FF5B40">
            <w:pPr>
              <w:rPr>
                <w:rFonts w:eastAsiaTheme="minorEastAsia"/>
              </w:rPr>
            </w:pPr>
            <w:r>
              <w:rPr>
                <w:rFonts w:eastAsiaTheme="minorEastAsia"/>
              </w:rPr>
              <w:t>S</w:t>
            </w:r>
            <w:r>
              <w:rPr>
                <w:rFonts w:eastAsiaTheme="minorEastAsia" w:hint="eastAsia"/>
              </w:rPr>
              <w:t xml:space="preserve">ignature </w:t>
            </w:r>
          </w:p>
        </w:tc>
        <w:tc>
          <w:tcPr>
            <w:tcW w:w="4999" w:type="dxa"/>
          </w:tcPr>
          <w:p w14:paraId="160D9E5A" w14:textId="77777777" w:rsidR="001175ED" w:rsidRPr="00982142" w:rsidRDefault="001175ED" w:rsidP="00FF5B40">
            <w:pPr>
              <w:rPr>
                <w:rFonts w:eastAsiaTheme="minorEastAsia"/>
              </w:rPr>
            </w:pPr>
            <w:r>
              <w:rPr>
                <w:rFonts w:eastAsiaTheme="minorEastAsia" w:hint="eastAsia"/>
              </w:rPr>
              <w:t>Support</w:t>
            </w:r>
          </w:p>
        </w:tc>
      </w:tr>
      <w:tr w:rsidR="001175ED" w14:paraId="14462549" w14:textId="77777777" w:rsidTr="00FF5B40">
        <w:tc>
          <w:tcPr>
            <w:tcW w:w="4998" w:type="dxa"/>
          </w:tcPr>
          <w:p w14:paraId="1B3297F0" w14:textId="77777777" w:rsidR="001175ED" w:rsidRPr="00982142" w:rsidRDefault="001175ED" w:rsidP="00FF5B40">
            <w:pPr>
              <w:rPr>
                <w:rFonts w:eastAsiaTheme="minorEastAsia"/>
              </w:rPr>
            </w:pPr>
            <w:r>
              <w:rPr>
                <w:rFonts w:eastAsiaTheme="minorEastAsia" w:hint="eastAsia"/>
              </w:rPr>
              <w:t>Contact EMV</w:t>
            </w:r>
          </w:p>
        </w:tc>
        <w:tc>
          <w:tcPr>
            <w:tcW w:w="4999" w:type="dxa"/>
          </w:tcPr>
          <w:p w14:paraId="7EFB9312" w14:textId="77777777" w:rsidR="001175ED" w:rsidRPr="00982142" w:rsidRDefault="001175ED" w:rsidP="00FF5B40">
            <w:pPr>
              <w:rPr>
                <w:rFonts w:eastAsiaTheme="minorEastAsia"/>
              </w:rPr>
            </w:pPr>
            <w:r>
              <w:rPr>
                <w:rFonts w:eastAsiaTheme="minorEastAsia" w:hint="eastAsia"/>
              </w:rPr>
              <w:t>Support</w:t>
            </w:r>
          </w:p>
        </w:tc>
      </w:tr>
      <w:tr w:rsidR="001175ED" w:rsidRPr="00982142" w14:paraId="0970D56E" w14:textId="77777777" w:rsidTr="00FF5B40">
        <w:tc>
          <w:tcPr>
            <w:tcW w:w="4998" w:type="dxa"/>
          </w:tcPr>
          <w:p w14:paraId="62110BDA" w14:textId="77777777" w:rsidR="001175ED" w:rsidRPr="00982142" w:rsidRDefault="001175ED" w:rsidP="00FF5B40">
            <w:pPr>
              <w:rPr>
                <w:rFonts w:eastAsiaTheme="minorEastAsia"/>
              </w:rPr>
            </w:pPr>
            <w:r>
              <w:rPr>
                <w:rFonts w:eastAsiaTheme="minorEastAsia" w:hint="eastAsia"/>
              </w:rPr>
              <w:t>MSD</w:t>
            </w:r>
          </w:p>
        </w:tc>
        <w:tc>
          <w:tcPr>
            <w:tcW w:w="4999" w:type="dxa"/>
          </w:tcPr>
          <w:p w14:paraId="43009C16" w14:textId="3407415D" w:rsidR="001175ED" w:rsidRPr="00982142" w:rsidRDefault="001175ED" w:rsidP="00FF5B40">
            <w:pPr>
              <w:rPr>
                <w:rFonts w:eastAsiaTheme="minorEastAsia"/>
              </w:rPr>
            </w:pPr>
            <w:r>
              <w:rPr>
                <w:rFonts w:eastAsiaTheme="minorEastAsia"/>
              </w:rPr>
              <w:t>D</w:t>
            </w:r>
            <w:r>
              <w:rPr>
                <w:rFonts w:eastAsiaTheme="minorEastAsia" w:hint="eastAsia"/>
              </w:rPr>
              <w:t xml:space="preserve">o </w:t>
            </w:r>
            <w:r>
              <w:rPr>
                <w:rFonts w:eastAsiaTheme="minorEastAsia"/>
              </w:rPr>
              <w:t xml:space="preserve">not support MSD for </w:t>
            </w:r>
            <w:r w:rsidR="00DB372D">
              <w:rPr>
                <w:rFonts w:eastAsiaTheme="minorEastAsia" w:hint="eastAsia"/>
              </w:rPr>
              <w:t>PAYPASS</w:t>
            </w:r>
          </w:p>
        </w:tc>
      </w:tr>
      <w:tr w:rsidR="001175ED" w:rsidRPr="00982142" w14:paraId="362DC67E" w14:textId="77777777" w:rsidTr="00FF5B40">
        <w:tc>
          <w:tcPr>
            <w:tcW w:w="4998" w:type="dxa"/>
          </w:tcPr>
          <w:p w14:paraId="48B8A3D8" w14:textId="77777777" w:rsidR="001175ED" w:rsidRPr="00982142" w:rsidRDefault="001175ED" w:rsidP="00FF5B40">
            <w:pPr>
              <w:rPr>
                <w:rFonts w:eastAsiaTheme="minorEastAsia"/>
              </w:rPr>
            </w:pPr>
            <w:r>
              <w:rPr>
                <w:rFonts w:eastAsiaTheme="minorEastAsia"/>
              </w:rPr>
              <w:t>Maestro</w:t>
            </w:r>
            <w:r>
              <w:t xml:space="preserve"> </w:t>
            </w:r>
            <w:r>
              <w:rPr>
                <w:rFonts w:eastAsiaTheme="minorEastAsia"/>
              </w:rPr>
              <w:t>Card</w:t>
            </w:r>
          </w:p>
        </w:tc>
        <w:tc>
          <w:tcPr>
            <w:tcW w:w="4999" w:type="dxa"/>
          </w:tcPr>
          <w:p w14:paraId="6E7268DD" w14:textId="77777777" w:rsidR="001175ED" w:rsidRPr="00982142" w:rsidRDefault="001175ED" w:rsidP="00FF5B40">
            <w:pPr>
              <w:rPr>
                <w:rFonts w:eastAsiaTheme="minorEastAsia"/>
              </w:rPr>
            </w:pPr>
            <w:r>
              <w:rPr>
                <w:rFonts w:eastAsiaTheme="minorEastAsia" w:hint="eastAsia"/>
              </w:rPr>
              <w:t>Support</w:t>
            </w:r>
          </w:p>
        </w:tc>
      </w:tr>
      <w:tr w:rsidR="001175ED" w:rsidRPr="00982142" w14:paraId="15E19D77" w14:textId="77777777" w:rsidTr="00FF5B40">
        <w:tc>
          <w:tcPr>
            <w:tcW w:w="4998" w:type="dxa"/>
          </w:tcPr>
          <w:p w14:paraId="1524B24F" w14:textId="77777777" w:rsidR="001175ED" w:rsidRPr="00982142" w:rsidRDefault="001175ED" w:rsidP="00FF5B40">
            <w:pPr>
              <w:rPr>
                <w:rFonts w:eastAsiaTheme="minorEastAsia"/>
              </w:rPr>
            </w:pPr>
            <w:r>
              <w:rPr>
                <w:rFonts w:eastAsiaTheme="minorEastAsia"/>
              </w:rPr>
              <w:t>RRP</w:t>
            </w:r>
          </w:p>
        </w:tc>
        <w:tc>
          <w:tcPr>
            <w:tcW w:w="4999" w:type="dxa"/>
          </w:tcPr>
          <w:p w14:paraId="3BD92EB5" w14:textId="77777777" w:rsidR="001175ED" w:rsidRPr="00982142" w:rsidRDefault="001175ED" w:rsidP="00FF5B40">
            <w:pPr>
              <w:rPr>
                <w:rFonts w:eastAsiaTheme="minorEastAsia"/>
              </w:rPr>
            </w:pPr>
            <w:r>
              <w:rPr>
                <w:rFonts w:eastAsiaTheme="minorEastAsia" w:hint="eastAsia"/>
              </w:rPr>
              <w:t>Support</w:t>
            </w:r>
          </w:p>
        </w:tc>
      </w:tr>
      <w:tr w:rsidR="001175ED" w:rsidRPr="00982142" w14:paraId="50E89880" w14:textId="77777777" w:rsidTr="00FF5B40">
        <w:tc>
          <w:tcPr>
            <w:tcW w:w="4998" w:type="dxa"/>
          </w:tcPr>
          <w:p w14:paraId="0B628B31" w14:textId="77777777" w:rsidR="001175ED" w:rsidRPr="00591A6C" w:rsidRDefault="001175ED" w:rsidP="00FF5B40">
            <w:pPr>
              <w:rPr>
                <w:rFonts w:eastAsiaTheme="minorEastAsia"/>
              </w:rPr>
            </w:pPr>
            <w:r>
              <w:rPr>
                <w:rFonts w:eastAsiaTheme="minorEastAsia" w:hint="eastAsia"/>
              </w:rPr>
              <w:t>Terminal Contactless Floor Limit</w:t>
            </w:r>
          </w:p>
        </w:tc>
        <w:tc>
          <w:tcPr>
            <w:tcW w:w="4999" w:type="dxa"/>
          </w:tcPr>
          <w:p w14:paraId="5E8289AD" w14:textId="77777777" w:rsidR="001175ED" w:rsidRPr="00591A6C" w:rsidRDefault="001175ED" w:rsidP="00FF5B40">
            <w:pPr>
              <w:rPr>
                <w:rFonts w:eastAsiaTheme="minorEastAsia"/>
              </w:rPr>
            </w:pPr>
            <w:r>
              <w:rPr>
                <w:rFonts w:eastAsiaTheme="minorEastAsia"/>
              </w:rPr>
              <w:t>0.00</w:t>
            </w:r>
          </w:p>
        </w:tc>
      </w:tr>
      <w:tr w:rsidR="001175ED" w:rsidRPr="00982142" w14:paraId="2DE308B6" w14:textId="77777777" w:rsidTr="00FF5B40">
        <w:tc>
          <w:tcPr>
            <w:tcW w:w="4998" w:type="dxa"/>
          </w:tcPr>
          <w:p w14:paraId="062F3A80" w14:textId="77777777" w:rsidR="001175ED" w:rsidRPr="00591A6C" w:rsidRDefault="001175ED" w:rsidP="00FF5B40">
            <w:pPr>
              <w:rPr>
                <w:rFonts w:eastAsiaTheme="minorEastAsia"/>
              </w:rPr>
            </w:pPr>
            <w:r>
              <w:rPr>
                <w:rFonts w:eastAsiaTheme="minorEastAsia" w:hint="eastAsia"/>
              </w:rPr>
              <w:t>Terminal Contactless</w:t>
            </w:r>
            <w:r>
              <w:rPr>
                <w:rFonts w:eastAsiaTheme="minorEastAsia"/>
              </w:rPr>
              <w:t xml:space="preserve"> CVM Limit</w:t>
            </w:r>
          </w:p>
        </w:tc>
        <w:tc>
          <w:tcPr>
            <w:tcW w:w="4999" w:type="dxa"/>
          </w:tcPr>
          <w:p w14:paraId="5CE3E55D" w14:textId="77777777" w:rsidR="001175ED" w:rsidRPr="00591A6C" w:rsidRDefault="001175ED" w:rsidP="00FF5B40">
            <w:pPr>
              <w:rPr>
                <w:rFonts w:eastAsiaTheme="minorEastAsia"/>
              </w:rPr>
            </w:pPr>
            <w:r>
              <w:rPr>
                <w:rFonts w:eastAsiaTheme="minorEastAsia"/>
              </w:rPr>
              <w:t>500.00</w:t>
            </w:r>
          </w:p>
        </w:tc>
      </w:tr>
      <w:tr w:rsidR="001175ED" w:rsidRPr="00982142" w14:paraId="0D5406EC" w14:textId="77777777" w:rsidTr="00FF5B40">
        <w:tc>
          <w:tcPr>
            <w:tcW w:w="4998" w:type="dxa"/>
          </w:tcPr>
          <w:p w14:paraId="79D2057B" w14:textId="77777777" w:rsidR="001175ED" w:rsidRPr="00591A6C" w:rsidRDefault="001175ED" w:rsidP="00FF5B40">
            <w:pPr>
              <w:rPr>
                <w:rFonts w:eastAsiaTheme="minorEastAsia"/>
              </w:rPr>
            </w:pPr>
            <w:r>
              <w:rPr>
                <w:rFonts w:eastAsiaTheme="minorEastAsia" w:hint="eastAsia"/>
              </w:rPr>
              <w:t>Terminal Contactless Trans Limit</w:t>
            </w:r>
          </w:p>
        </w:tc>
        <w:tc>
          <w:tcPr>
            <w:tcW w:w="4999" w:type="dxa"/>
          </w:tcPr>
          <w:p w14:paraId="092937F2" w14:textId="77777777" w:rsidR="001175ED" w:rsidRPr="00591A6C" w:rsidRDefault="001175ED" w:rsidP="00FF5B40">
            <w:pPr>
              <w:rPr>
                <w:rFonts w:eastAsiaTheme="minorEastAsia"/>
              </w:rPr>
            </w:pPr>
            <w:r>
              <w:rPr>
                <w:rFonts w:eastAsiaTheme="minorEastAsia"/>
              </w:rPr>
              <w:t>500000.00</w:t>
            </w:r>
          </w:p>
        </w:tc>
      </w:tr>
    </w:tbl>
    <w:p w14:paraId="782204FE" w14:textId="77777777" w:rsidR="00D266FE" w:rsidRPr="00D266FE" w:rsidRDefault="00D266FE" w:rsidP="00D266FE"/>
    <w:p w14:paraId="4D1EE99D" w14:textId="77777777" w:rsidR="00DB372D" w:rsidRDefault="00DB372D">
      <w:pPr>
        <w:widowControl/>
        <w:spacing w:before="0" w:beforeAutospacing="0" w:after="200" w:afterAutospacing="0" w:line="276" w:lineRule="auto"/>
        <w:jc w:val="left"/>
        <w:rPr>
          <w:rFonts w:eastAsia="Arial" w:cs="Arial"/>
          <w:b/>
          <w:color w:val="auto"/>
          <w:kern w:val="0"/>
          <w:sz w:val="28"/>
          <w:szCs w:val="28"/>
        </w:rPr>
      </w:pPr>
      <w:r>
        <w:br w:type="page"/>
      </w:r>
    </w:p>
    <w:p w14:paraId="3D551010" w14:textId="3EDA05D7" w:rsidR="009C7124" w:rsidRPr="0005616D" w:rsidRDefault="009C7124" w:rsidP="009C7124">
      <w:pPr>
        <w:pStyle w:val="NEXGOHEAD2"/>
      </w:pPr>
      <w:bookmarkStart w:id="36" w:name="_Toc219291316"/>
      <w:r>
        <w:rPr>
          <w:rFonts w:hint="eastAsia"/>
        </w:rPr>
        <w:lastRenderedPageBreak/>
        <w:t xml:space="preserve">Test AID </w:t>
      </w:r>
      <w:r>
        <w:rPr>
          <w:rFonts w:eastAsiaTheme="minorEastAsia" w:hint="eastAsia"/>
        </w:rPr>
        <w:t>&amp;</w:t>
      </w:r>
      <w:r>
        <w:rPr>
          <w:rFonts w:hint="eastAsia"/>
        </w:rPr>
        <w:t xml:space="preserve"> CAPK</w:t>
      </w:r>
      <w:bookmarkEnd w:id="36"/>
    </w:p>
    <w:p w14:paraId="03560504" w14:textId="77777777" w:rsidR="009C7124" w:rsidRDefault="009C7124" w:rsidP="009C7124">
      <w:pPr>
        <w:pStyle w:val="NEXGOHEAD3"/>
        <w:ind w:left="537" w:hanging="537"/>
      </w:pPr>
      <w:bookmarkStart w:id="37" w:name="_Toc219291317"/>
      <w:r>
        <w:t>AID</w:t>
      </w:r>
      <w:bookmarkEnd w:id="37"/>
    </w:p>
    <w:p w14:paraId="244BEFBE" w14:textId="77777777" w:rsidR="00DB372D" w:rsidRDefault="00DB372D" w:rsidP="00DB372D">
      <w:r>
        <w:t>AID list:</w:t>
      </w:r>
    </w:p>
    <w:p w14:paraId="10391408" w14:textId="77777777" w:rsidR="00DB372D" w:rsidRPr="001F7A80" w:rsidRDefault="00DB372D" w:rsidP="00DB372D">
      <w:pPr>
        <w:pStyle w:val="APISourceCode"/>
      </w:pPr>
      <w:r>
        <w:t>A</w:t>
      </w:r>
      <w:r w:rsidRPr="001F7A80">
        <w:t>0000000041010</w:t>
      </w:r>
    </w:p>
    <w:p w14:paraId="78C23FBC" w14:textId="77777777" w:rsidR="00DB372D" w:rsidRPr="001F7A80" w:rsidRDefault="00DB372D" w:rsidP="00DB372D">
      <w:pPr>
        <w:pStyle w:val="APISourceCode"/>
      </w:pPr>
      <w:r>
        <w:t>A</w:t>
      </w:r>
      <w:r w:rsidRPr="001F7A80">
        <w:t>00000000410</w:t>
      </w:r>
    </w:p>
    <w:p w14:paraId="4F13FE6A" w14:textId="77777777" w:rsidR="00DB372D" w:rsidRPr="001F7A80" w:rsidRDefault="00DB372D" w:rsidP="00DB372D">
      <w:pPr>
        <w:pStyle w:val="APISourceCode"/>
      </w:pPr>
      <w:r>
        <w:t>A</w:t>
      </w:r>
      <w:r w:rsidRPr="001F7A80">
        <w:t>00000000430</w:t>
      </w:r>
    </w:p>
    <w:p w14:paraId="4D1410BC" w14:textId="77777777" w:rsidR="00DB372D" w:rsidRPr="001F7A80" w:rsidRDefault="00DB372D" w:rsidP="00DB372D">
      <w:pPr>
        <w:pStyle w:val="APISourceCode"/>
      </w:pPr>
      <w:r>
        <w:t>A</w:t>
      </w:r>
      <w:r w:rsidRPr="001F7A80">
        <w:t>0000000043060</w:t>
      </w:r>
    </w:p>
    <w:p w14:paraId="15D2C92D" w14:textId="77777777" w:rsidR="00DB372D" w:rsidRDefault="00DB372D" w:rsidP="00DB372D">
      <w:r>
        <w:rPr>
          <w:rFonts w:hint="eastAsia"/>
        </w:rPr>
        <w:t>AID detail for source code configuration:</w:t>
      </w:r>
    </w:p>
    <w:p w14:paraId="527C84C2" w14:textId="77777777" w:rsidR="00DB372D" w:rsidRPr="001F7A80" w:rsidRDefault="00DB372D" w:rsidP="00DB372D">
      <w:pPr>
        <w:pStyle w:val="APISourceCode"/>
      </w:pPr>
      <w:r w:rsidRPr="001F7A80">
        <w:t>{</w:t>
      </w:r>
    </w:p>
    <w:p w14:paraId="0DFDF646" w14:textId="77777777" w:rsidR="00DB372D" w:rsidRPr="001F7A80" w:rsidRDefault="00DB372D" w:rsidP="00DB372D">
      <w:pPr>
        <w:pStyle w:val="APISourceCode"/>
      </w:pPr>
      <w:r w:rsidRPr="001F7A80">
        <w:t xml:space="preserve">  "DDOL": "9f3704",</w:t>
      </w:r>
    </w:p>
    <w:p w14:paraId="62DD8F34" w14:textId="77777777" w:rsidR="00DB372D" w:rsidRPr="001F7A80" w:rsidRDefault="00DB372D" w:rsidP="00DB372D">
      <w:pPr>
        <w:pStyle w:val="APISourceCode"/>
      </w:pPr>
      <w:r w:rsidRPr="001F7A80">
        <w:t xml:space="preserve">  "aid": "a0000000041010",</w:t>
      </w:r>
    </w:p>
    <w:p w14:paraId="68CBAB6F" w14:textId="77777777" w:rsidR="00DB372D" w:rsidRPr="001F7A80" w:rsidRDefault="00DB372D" w:rsidP="00DB372D">
      <w:pPr>
        <w:pStyle w:val="APISourceCode"/>
      </w:pPr>
      <w:r w:rsidRPr="001F7A80">
        <w:t xml:space="preserve">  "</w:t>
      </w:r>
      <w:proofErr w:type="spellStart"/>
      <w:r w:rsidRPr="001F7A80">
        <w:t>appVerNum</w:t>
      </w:r>
      <w:proofErr w:type="spellEnd"/>
      <w:r w:rsidRPr="001F7A80">
        <w:t>": "0002",</w:t>
      </w:r>
    </w:p>
    <w:p w14:paraId="687CB097" w14:textId="77777777" w:rsidR="00DB372D" w:rsidRPr="001F7A80" w:rsidRDefault="00DB372D" w:rsidP="00DB372D">
      <w:pPr>
        <w:pStyle w:val="APISourceCode"/>
      </w:pPr>
      <w:r w:rsidRPr="001F7A80">
        <w:t xml:space="preserve">  "</w:t>
      </w:r>
      <w:proofErr w:type="spellStart"/>
      <w:r w:rsidRPr="001F7A80">
        <w:t>asi</w:t>
      </w:r>
      <w:proofErr w:type="spellEnd"/>
      <w:r w:rsidRPr="001F7A80">
        <w:t>": 0,</w:t>
      </w:r>
    </w:p>
    <w:p w14:paraId="128F86F2" w14:textId="77777777" w:rsidR="00DB372D" w:rsidRPr="001F7A80" w:rsidRDefault="00DB372D" w:rsidP="00DB372D">
      <w:pPr>
        <w:pStyle w:val="APISourceCode"/>
      </w:pPr>
      <w:r w:rsidRPr="001F7A80">
        <w:t xml:space="preserve">  "</w:t>
      </w:r>
      <w:proofErr w:type="spellStart"/>
      <w:r w:rsidRPr="001F7A80">
        <w:t>contactlessCvmLimit</w:t>
      </w:r>
      <w:proofErr w:type="spellEnd"/>
      <w:r w:rsidRPr="001F7A80">
        <w:t>": 50000,</w:t>
      </w:r>
    </w:p>
    <w:p w14:paraId="2738AF95" w14:textId="77777777" w:rsidR="00DB372D" w:rsidRPr="001F7A80" w:rsidRDefault="00DB372D" w:rsidP="00DB372D">
      <w:pPr>
        <w:pStyle w:val="APISourceCode"/>
      </w:pPr>
      <w:r w:rsidRPr="001F7A80">
        <w:t xml:space="preserve">  "</w:t>
      </w:r>
      <w:proofErr w:type="spellStart"/>
      <w:r w:rsidRPr="001F7A80">
        <w:t>contactlessFloorLimit</w:t>
      </w:r>
      <w:proofErr w:type="spellEnd"/>
      <w:r w:rsidRPr="001F7A80">
        <w:t>": 20000,</w:t>
      </w:r>
    </w:p>
    <w:p w14:paraId="44B4AD69" w14:textId="77777777" w:rsidR="00DB372D" w:rsidRPr="001F7A80" w:rsidRDefault="00DB372D" w:rsidP="00DB372D">
      <w:pPr>
        <w:pStyle w:val="APISourceCode"/>
      </w:pPr>
      <w:r w:rsidRPr="001F7A80">
        <w:t xml:space="preserve">  "</w:t>
      </w:r>
      <w:proofErr w:type="spellStart"/>
      <w:r w:rsidRPr="001F7A80">
        <w:t>contactlessTransLimit</w:t>
      </w:r>
      <w:proofErr w:type="spellEnd"/>
      <w:r w:rsidRPr="001F7A80">
        <w:t>": 50000000,</w:t>
      </w:r>
    </w:p>
    <w:p w14:paraId="626D7D85" w14:textId="77777777" w:rsidR="00DB372D" w:rsidRPr="001F7A80" w:rsidRDefault="00DB372D" w:rsidP="00DB372D">
      <w:pPr>
        <w:pStyle w:val="APISourceCode"/>
      </w:pPr>
      <w:r w:rsidRPr="001F7A80">
        <w:t xml:space="preserve">  "</w:t>
      </w:r>
      <w:proofErr w:type="spellStart"/>
      <w:r w:rsidRPr="001F7A80">
        <w:t>floorLimit</w:t>
      </w:r>
      <w:proofErr w:type="spellEnd"/>
      <w:r w:rsidRPr="001F7A80">
        <w:t>": 0,</w:t>
      </w:r>
    </w:p>
    <w:p w14:paraId="1D753222" w14:textId="77777777" w:rsidR="00DB372D" w:rsidRPr="001F7A80" w:rsidRDefault="00DB372D" w:rsidP="00DB372D">
      <w:pPr>
        <w:pStyle w:val="APISourceCode"/>
      </w:pPr>
      <w:r w:rsidRPr="001F7A80">
        <w:t xml:space="preserve">  "</w:t>
      </w:r>
      <w:proofErr w:type="spellStart"/>
      <w:r w:rsidRPr="001F7A80">
        <w:t>maxTargetPercent</w:t>
      </w:r>
      <w:proofErr w:type="spellEnd"/>
      <w:r w:rsidRPr="001F7A80">
        <w:t>": 99,</w:t>
      </w:r>
    </w:p>
    <w:p w14:paraId="3410FB86" w14:textId="77777777" w:rsidR="00DB372D" w:rsidRPr="001F7A80" w:rsidRDefault="00DB372D" w:rsidP="00DB372D">
      <w:pPr>
        <w:pStyle w:val="APISourceCode"/>
      </w:pPr>
      <w:r w:rsidRPr="001F7A80">
        <w:t xml:space="preserve">  "</w:t>
      </w:r>
      <w:proofErr w:type="spellStart"/>
      <w:r w:rsidRPr="001F7A80">
        <w:t>onlinePinCap</w:t>
      </w:r>
      <w:proofErr w:type="spellEnd"/>
      <w:r w:rsidRPr="001F7A80">
        <w:t>": 1,</w:t>
      </w:r>
    </w:p>
    <w:p w14:paraId="0A8E0DDD" w14:textId="77777777" w:rsidR="00DB372D" w:rsidRPr="001F7A80" w:rsidRDefault="00DB372D" w:rsidP="00DB372D">
      <w:pPr>
        <w:pStyle w:val="APISourceCode"/>
      </w:pPr>
      <w:r w:rsidRPr="001F7A80">
        <w:t xml:space="preserve">  "</w:t>
      </w:r>
      <w:proofErr w:type="spellStart"/>
      <w:r w:rsidRPr="001F7A80">
        <w:t>tacDefault</w:t>
      </w:r>
      <w:proofErr w:type="spellEnd"/>
      <w:r w:rsidRPr="001F7A80">
        <w:t>": "fc50b8a000",</w:t>
      </w:r>
    </w:p>
    <w:p w14:paraId="06B68405" w14:textId="77777777" w:rsidR="00DB372D" w:rsidRPr="001F7A80" w:rsidRDefault="00DB372D" w:rsidP="00DB372D">
      <w:pPr>
        <w:pStyle w:val="APISourceCode"/>
      </w:pPr>
      <w:r w:rsidRPr="001F7A80">
        <w:t xml:space="preserve">  "</w:t>
      </w:r>
      <w:proofErr w:type="spellStart"/>
      <w:r w:rsidRPr="001F7A80">
        <w:t>tacDenial</w:t>
      </w:r>
      <w:proofErr w:type="spellEnd"/>
      <w:r w:rsidRPr="001F7A80">
        <w:t>": "0000000000",</w:t>
      </w:r>
    </w:p>
    <w:p w14:paraId="22F37827" w14:textId="77777777" w:rsidR="00DB372D" w:rsidRPr="001F7A80" w:rsidRDefault="00DB372D" w:rsidP="00DB372D">
      <w:pPr>
        <w:pStyle w:val="APISourceCode"/>
      </w:pPr>
      <w:r w:rsidRPr="001F7A80">
        <w:t xml:space="preserve">  "</w:t>
      </w:r>
      <w:proofErr w:type="spellStart"/>
      <w:r w:rsidRPr="001F7A80">
        <w:t>tacOnline</w:t>
      </w:r>
      <w:proofErr w:type="spellEnd"/>
      <w:r w:rsidRPr="001F7A80">
        <w:t>": "fc50808800",</w:t>
      </w:r>
    </w:p>
    <w:p w14:paraId="71553CD1" w14:textId="77777777" w:rsidR="00DB372D" w:rsidRPr="001F7A80" w:rsidRDefault="00DB372D" w:rsidP="00DB372D">
      <w:pPr>
        <w:pStyle w:val="APISourceCode"/>
      </w:pPr>
      <w:r w:rsidRPr="001F7A80">
        <w:t xml:space="preserve">  "</w:t>
      </w:r>
      <w:proofErr w:type="spellStart"/>
      <w:r w:rsidRPr="001F7A80">
        <w:t>targetPercent</w:t>
      </w:r>
      <w:proofErr w:type="spellEnd"/>
      <w:r w:rsidRPr="001F7A80">
        <w:t>": 99,</w:t>
      </w:r>
    </w:p>
    <w:p w14:paraId="6E0B1728" w14:textId="77777777" w:rsidR="00DB372D" w:rsidRPr="001F7A80" w:rsidRDefault="00DB372D" w:rsidP="00DB372D">
      <w:pPr>
        <w:pStyle w:val="APISourceCode"/>
      </w:pPr>
      <w:r w:rsidRPr="001F7A80">
        <w:t xml:space="preserve">  "threshold": 0,</w:t>
      </w:r>
    </w:p>
    <w:p w14:paraId="3A8455D7" w14:textId="77777777" w:rsidR="00DB372D" w:rsidRPr="001F7A80" w:rsidRDefault="00DB372D" w:rsidP="00DB372D">
      <w:pPr>
        <w:pStyle w:val="APISourceCode"/>
      </w:pPr>
      <w:r w:rsidRPr="001F7A80">
        <w:t xml:space="preserve">  "</w:t>
      </w:r>
      <w:proofErr w:type="spellStart"/>
      <w:r w:rsidRPr="001F7A80">
        <w:t>transLimit</w:t>
      </w:r>
      <w:proofErr w:type="spellEnd"/>
      <w:r w:rsidRPr="001F7A80">
        <w:t>": 4000</w:t>
      </w:r>
    </w:p>
    <w:p w14:paraId="01DDD9C6" w14:textId="77777777" w:rsidR="00DB372D" w:rsidRPr="001F7A80" w:rsidRDefault="00DB372D" w:rsidP="00DB372D">
      <w:pPr>
        <w:pStyle w:val="APISourceCode"/>
      </w:pPr>
      <w:r w:rsidRPr="001F7A80">
        <w:t>}, {</w:t>
      </w:r>
    </w:p>
    <w:p w14:paraId="36F82B0A" w14:textId="77777777" w:rsidR="00DB372D" w:rsidRPr="001F7A80" w:rsidRDefault="00DB372D" w:rsidP="00DB372D">
      <w:pPr>
        <w:pStyle w:val="APISourceCode"/>
      </w:pPr>
      <w:r w:rsidRPr="001F7A80">
        <w:t xml:space="preserve">  "DDOL": "9f3704",</w:t>
      </w:r>
    </w:p>
    <w:p w14:paraId="6997FB9E" w14:textId="77777777" w:rsidR="00DB372D" w:rsidRPr="001F7A80" w:rsidRDefault="00DB372D" w:rsidP="00DB372D">
      <w:pPr>
        <w:pStyle w:val="APISourceCode"/>
      </w:pPr>
      <w:r w:rsidRPr="001F7A80">
        <w:t xml:space="preserve">  "aid": "a00000000410",</w:t>
      </w:r>
    </w:p>
    <w:p w14:paraId="069CDD34" w14:textId="77777777" w:rsidR="00DB372D" w:rsidRPr="001F7A80" w:rsidRDefault="00DB372D" w:rsidP="00DB372D">
      <w:pPr>
        <w:pStyle w:val="APISourceCode"/>
      </w:pPr>
      <w:r w:rsidRPr="001F7A80">
        <w:t xml:space="preserve">  "</w:t>
      </w:r>
      <w:proofErr w:type="spellStart"/>
      <w:r w:rsidRPr="001F7A80">
        <w:t>appVerNum</w:t>
      </w:r>
      <w:proofErr w:type="spellEnd"/>
      <w:r w:rsidRPr="001F7A80">
        <w:t>": "0002",</w:t>
      </w:r>
    </w:p>
    <w:p w14:paraId="4ADED095" w14:textId="77777777" w:rsidR="00DB372D" w:rsidRPr="001F7A80" w:rsidRDefault="00DB372D" w:rsidP="00DB372D">
      <w:pPr>
        <w:pStyle w:val="APISourceCode"/>
      </w:pPr>
      <w:r w:rsidRPr="001F7A80">
        <w:t xml:space="preserve">  "</w:t>
      </w:r>
      <w:proofErr w:type="spellStart"/>
      <w:r w:rsidRPr="001F7A80">
        <w:t>asi</w:t>
      </w:r>
      <w:proofErr w:type="spellEnd"/>
      <w:r w:rsidRPr="001F7A80">
        <w:t>": 0,</w:t>
      </w:r>
    </w:p>
    <w:p w14:paraId="60F4C2E9" w14:textId="77777777" w:rsidR="00DB372D" w:rsidRPr="001F7A80" w:rsidRDefault="00DB372D" w:rsidP="00DB372D">
      <w:pPr>
        <w:pStyle w:val="APISourceCode"/>
      </w:pPr>
      <w:r w:rsidRPr="001F7A80">
        <w:t xml:space="preserve">  "</w:t>
      </w:r>
      <w:proofErr w:type="spellStart"/>
      <w:r w:rsidRPr="001F7A80">
        <w:t>contactlessCvmLimit</w:t>
      </w:r>
      <w:proofErr w:type="spellEnd"/>
      <w:r w:rsidRPr="001F7A80">
        <w:t>": 10000,</w:t>
      </w:r>
    </w:p>
    <w:p w14:paraId="28E65C3B" w14:textId="77777777" w:rsidR="00DB372D" w:rsidRPr="001F7A80" w:rsidRDefault="00DB372D" w:rsidP="00DB372D">
      <w:pPr>
        <w:pStyle w:val="APISourceCode"/>
      </w:pPr>
      <w:r w:rsidRPr="001F7A80">
        <w:t xml:space="preserve">  "</w:t>
      </w:r>
      <w:proofErr w:type="spellStart"/>
      <w:r w:rsidRPr="001F7A80">
        <w:t>contactlessFloorLimit</w:t>
      </w:r>
      <w:proofErr w:type="spellEnd"/>
      <w:r w:rsidRPr="001F7A80">
        <w:t>": 20000,</w:t>
      </w:r>
    </w:p>
    <w:p w14:paraId="286D1961" w14:textId="77777777" w:rsidR="00DB372D" w:rsidRPr="001F7A80" w:rsidRDefault="00DB372D" w:rsidP="00DB372D">
      <w:pPr>
        <w:pStyle w:val="APISourceCode"/>
      </w:pPr>
      <w:r w:rsidRPr="001F7A80">
        <w:t xml:space="preserve">  "</w:t>
      </w:r>
      <w:proofErr w:type="spellStart"/>
      <w:r w:rsidRPr="001F7A80">
        <w:t>contactlessTransLimit</w:t>
      </w:r>
      <w:proofErr w:type="spellEnd"/>
      <w:r w:rsidRPr="001F7A80">
        <w:t>": 30000,</w:t>
      </w:r>
    </w:p>
    <w:p w14:paraId="7C735ED3" w14:textId="77777777" w:rsidR="00DB372D" w:rsidRPr="001F7A80" w:rsidRDefault="00DB372D" w:rsidP="00DB372D">
      <w:pPr>
        <w:pStyle w:val="APISourceCode"/>
      </w:pPr>
      <w:r w:rsidRPr="001F7A80">
        <w:t xml:space="preserve">  "</w:t>
      </w:r>
      <w:proofErr w:type="spellStart"/>
      <w:r w:rsidRPr="001F7A80">
        <w:t>floorLimit</w:t>
      </w:r>
      <w:proofErr w:type="spellEnd"/>
      <w:r w:rsidRPr="001F7A80">
        <w:t>": 0,</w:t>
      </w:r>
    </w:p>
    <w:p w14:paraId="7109B485" w14:textId="77777777" w:rsidR="00DB372D" w:rsidRPr="001F7A80" w:rsidRDefault="00DB372D" w:rsidP="00DB372D">
      <w:pPr>
        <w:pStyle w:val="APISourceCode"/>
      </w:pPr>
      <w:r w:rsidRPr="001F7A80">
        <w:t xml:space="preserve">  "</w:t>
      </w:r>
      <w:proofErr w:type="spellStart"/>
      <w:r w:rsidRPr="001F7A80">
        <w:t>maxTargetPercent</w:t>
      </w:r>
      <w:proofErr w:type="spellEnd"/>
      <w:r w:rsidRPr="001F7A80">
        <w:t>": 0,</w:t>
      </w:r>
    </w:p>
    <w:p w14:paraId="1C5F3380" w14:textId="77777777" w:rsidR="00DB372D" w:rsidRPr="001F7A80" w:rsidRDefault="00DB372D" w:rsidP="00DB372D">
      <w:pPr>
        <w:pStyle w:val="APISourceCode"/>
      </w:pPr>
      <w:r w:rsidRPr="001F7A80">
        <w:t xml:space="preserve">  "</w:t>
      </w:r>
      <w:proofErr w:type="spellStart"/>
      <w:r w:rsidRPr="001F7A80">
        <w:t>onlinePinCap</w:t>
      </w:r>
      <w:proofErr w:type="spellEnd"/>
      <w:r w:rsidRPr="001F7A80">
        <w:t>": 1,</w:t>
      </w:r>
    </w:p>
    <w:p w14:paraId="0B477F9C" w14:textId="77777777" w:rsidR="00DB372D" w:rsidRPr="001F7A80" w:rsidRDefault="00DB372D" w:rsidP="00DB372D">
      <w:pPr>
        <w:pStyle w:val="APISourceCode"/>
      </w:pPr>
      <w:r w:rsidRPr="001F7A80">
        <w:t xml:space="preserve">  "</w:t>
      </w:r>
      <w:proofErr w:type="spellStart"/>
      <w:r w:rsidRPr="001F7A80">
        <w:t>tacDefault</w:t>
      </w:r>
      <w:proofErr w:type="spellEnd"/>
      <w:r w:rsidRPr="001F7A80">
        <w:t>": "fc50aca000",</w:t>
      </w:r>
    </w:p>
    <w:p w14:paraId="50F7296F" w14:textId="77777777" w:rsidR="00DB372D" w:rsidRPr="001F7A80" w:rsidRDefault="00DB372D" w:rsidP="00DB372D">
      <w:pPr>
        <w:pStyle w:val="APISourceCode"/>
      </w:pPr>
      <w:r w:rsidRPr="001F7A80">
        <w:t xml:space="preserve">  "</w:t>
      </w:r>
      <w:proofErr w:type="spellStart"/>
      <w:r w:rsidRPr="001F7A80">
        <w:t>tacDenial</w:t>
      </w:r>
      <w:proofErr w:type="spellEnd"/>
      <w:r w:rsidRPr="001F7A80">
        <w:t>": "0400000000",</w:t>
      </w:r>
    </w:p>
    <w:p w14:paraId="34FD7625" w14:textId="77777777" w:rsidR="00DB372D" w:rsidRPr="001F7A80" w:rsidRDefault="00DB372D" w:rsidP="00DB372D">
      <w:pPr>
        <w:pStyle w:val="APISourceCode"/>
      </w:pPr>
      <w:r w:rsidRPr="001F7A80">
        <w:t xml:space="preserve">  "</w:t>
      </w:r>
      <w:proofErr w:type="spellStart"/>
      <w:r w:rsidRPr="001F7A80">
        <w:t>tacOnline</w:t>
      </w:r>
      <w:proofErr w:type="spellEnd"/>
      <w:r w:rsidRPr="001F7A80">
        <w:t>": "f850acf800",</w:t>
      </w:r>
    </w:p>
    <w:p w14:paraId="7AAA35B7" w14:textId="77777777" w:rsidR="00DB372D" w:rsidRPr="001F7A80" w:rsidRDefault="00DB372D" w:rsidP="00DB372D">
      <w:pPr>
        <w:pStyle w:val="APISourceCode"/>
      </w:pPr>
      <w:r w:rsidRPr="001F7A80">
        <w:lastRenderedPageBreak/>
        <w:t xml:space="preserve">  "</w:t>
      </w:r>
      <w:proofErr w:type="spellStart"/>
      <w:r w:rsidRPr="001F7A80">
        <w:t>targetPercent</w:t>
      </w:r>
      <w:proofErr w:type="spellEnd"/>
      <w:r w:rsidRPr="001F7A80">
        <w:t>": 0,</w:t>
      </w:r>
    </w:p>
    <w:p w14:paraId="6EDBAA3C" w14:textId="77777777" w:rsidR="00DB372D" w:rsidRPr="001F7A80" w:rsidRDefault="00DB372D" w:rsidP="00DB372D">
      <w:pPr>
        <w:pStyle w:val="APISourceCode"/>
      </w:pPr>
      <w:r w:rsidRPr="001F7A80">
        <w:t xml:space="preserve">  "threshold": 0,</w:t>
      </w:r>
    </w:p>
    <w:p w14:paraId="7C1EAA44" w14:textId="77777777" w:rsidR="00DB372D" w:rsidRPr="001F7A80" w:rsidRDefault="00DB372D" w:rsidP="00DB372D">
      <w:pPr>
        <w:pStyle w:val="APISourceCode"/>
      </w:pPr>
      <w:r w:rsidRPr="001F7A80">
        <w:t xml:space="preserve">  "</w:t>
      </w:r>
      <w:proofErr w:type="spellStart"/>
      <w:r w:rsidRPr="001F7A80">
        <w:t>transLimit</w:t>
      </w:r>
      <w:proofErr w:type="spellEnd"/>
      <w:r w:rsidRPr="001F7A80">
        <w:t>": 4000</w:t>
      </w:r>
    </w:p>
    <w:p w14:paraId="3F76F740" w14:textId="77777777" w:rsidR="00DB372D" w:rsidRPr="001F7A80" w:rsidRDefault="00DB372D" w:rsidP="00DB372D">
      <w:pPr>
        <w:pStyle w:val="APISourceCode"/>
      </w:pPr>
      <w:r w:rsidRPr="001F7A80">
        <w:t>}, {</w:t>
      </w:r>
    </w:p>
    <w:p w14:paraId="51F83887" w14:textId="77777777" w:rsidR="00DB372D" w:rsidRPr="001F7A80" w:rsidRDefault="00DB372D" w:rsidP="00DB372D">
      <w:pPr>
        <w:pStyle w:val="APISourceCode"/>
      </w:pPr>
      <w:r w:rsidRPr="001F7A80">
        <w:t xml:space="preserve">  "DDOL": "9f3704",</w:t>
      </w:r>
    </w:p>
    <w:p w14:paraId="3A9D6A8F" w14:textId="77777777" w:rsidR="00DB372D" w:rsidRPr="001F7A80" w:rsidRDefault="00DB372D" w:rsidP="00DB372D">
      <w:pPr>
        <w:pStyle w:val="APISourceCode"/>
      </w:pPr>
      <w:r w:rsidRPr="001F7A80">
        <w:t xml:space="preserve">  "aid": "a00000000430",</w:t>
      </w:r>
    </w:p>
    <w:p w14:paraId="440DCFC8" w14:textId="77777777" w:rsidR="00DB372D" w:rsidRPr="001F7A80" w:rsidRDefault="00DB372D" w:rsidP="00DB372D">
      <w:pPr>
        <w:pStyle w:val="APISourceCode"/>
      </w:pPr>
      <w:r w:rsidRPr="001F7A80">
        <w:t xml:space="preserve">  "</w:t>
      </w:r>
      <w:proofErr w:type="spellStart"/>
      <w:r w:rsidRPr="001F7A80">
        <w:t>appVerNum</w:t>
      </w:r>
      <w:proofErr w:type="spellEnd"/>
      <w:r w:rsidRPr="001F7A80">
        <w:t>": "0002",</w:t>
      </w:r>
    </w:p>
    <w:p w14:paraId="60E911B5" w14:textId="77777777" w:rsidR="00DB372D" w:rsidRPr="001F7A80" w:rsidRDefault="00DB372D" w:rsidP="00DB372D">
      <w:pPr>
        <w:pStyle w:val="APISourceCode"/>
      </w:pPr>
      <w:r w:rsidRPr="001F7A80">
        <w:t xml:space="preserve">  "</w:t>
      </w:r>
      <w:proofErr w:type="spellStart"/>
      <w:r w:rsidRPr="001F7A80">
        <w:t>asi</w:t>
      </w:r>
      <w:proofErr w:type="spellEnd"/>
      <w:r w:rsidRPr="001F7A80">
        <w:t>": 0,</w:t>
      </w:r>
    </w:p>
    <w:p w14:paraId="685935BA" w14:textId="77777777" w:rsidR="00DB372D" w:rsidRPr="001F7A80" w:rsidRDefault="00DB372D" w:rsidP="00DB372D">
      <w:pPr>
        <w:pStyle w:val="APISourceCode"/>
      </w:pPr>
      <w:r w:rsidRPr="001F7A80">
        <w:t xml:space="preserve">  "</w:t>
      </w:r>
      <w:proofErr w:type="spellStart"/>
      <w:r w:rsidRPr="001F7A80">
        <w:t>contactlessCvmLimit</w:t>
      </w:r>
      <w:proofErr w:type="spellEnd"/>
      <w:r w:rsidRPr="001F7A80">
        <w:t>": 10000,</w:t>
      </w:r>
    </w:p>
    <w:p w14:paraId="416F0CC4" w14:textId="77777777" w:rsidR="00DB372D" w:rsidRPr="001F7A80" w:rsidRDefault="00DB372D" w:rsidP="00DB372D">
      <w:pPr>
        <w:pStyle w:val="APISourceCode"/>
      </w:pPr>
      <w:r w:rsidRPr="001F7A80">
        <w:t xml:space="preserve">  "</w:t>
      </w:r>
      <w:proofErr w:type="spellStart"/>
      <w:r w:rsidRPr="001F7A80">
        <w:t>contactlessFloorLimit</w:t>
      </w:r>
      <w:proofErr w:type="spellEnd"/>
      <w:r w:rsidRPr="001F7A80">
        <w:t>": 20000,</w:t>
      </w:r>
    </w:p>
    <w:p w14:paraId="5C49A021" w14:textId="77777777" w:rsidR="00DB372D" w:rsidRPr="001F7A80" w:rsidRDefault="00DB372D" w:rsidP="00DB372D">
      <w:pPr>
        <w:pStyle w:val="APISourceCode"/>
      </w:pPr>
      <w:r w:rsidRPr="001F7A80">
        <w:t xml:space="preserve">  "</w:t>
      </w:r>
      <w:proofErr w:type="spellStart"/>
      <w:r w:rsidRPr="001F7A80">
        <w:t>contactlessTransLimit</w:t>
      </w:r>
      <w:proofErr w:type="spellEnd"/>
      <w:r w:rsidRPr="001F7A80">
        <w:t>": 30000,</w:t>
      </w:r>
    </w:p>
    <w:p w14:paraId="0F910588" w14:textId="77777777" w:rsidR="00DB372D" w:rsidRPr="001F7A80" w:rsidRDefault="00DB372D" w:rsidP="00DB372D">
      <w:pPr>
        <w:pStyle w:val="APISourceCode"/>
      </w:pPr>
      <w:r w:rsidRPr="001F7A80">
        <w:t xml:space="preserve">  "</w:t>
      </w:r>
      <w:proofErr w:type="spellStart"/>
      <w:r w:rsidRPr="001F7A80">
        <w:t>floorLimit</w:t>
      </w:r>
      <w:proofErr w:type="spellEnd"/>
      <w:r w:rsidRPr="001F7A80">
        <w:t>": 0,</w:t>
      </w:r>
    </w:p>
    <w:p w14:paraId="498DE954" w14:textId="77777777" w:rsidR="00DB372D" w:rsidRPr="001F7A80" w:rsidRDefault="00DB372D" w:rsidP="00DB372D">
      <w:pPr>
        <w:pStyle w:val="APISourceCode"/>
      </w:pPr>
      <w:r w:rsidRPr="001F7A80">
        <w:t xml:space="preserve">  "</w:t>
      </w:r>
      <w:proofErr w:type="spellStart"/>
      <w:r w:rsidRPr="001F7A80">
        <w:t>maxTargetPercent</w:t>
      </w:r>
      <w:proofErr w:type="spellEnd"/>
      <w:r w:rsidRPr="001F7A80">
        <w:t>": 0,</w:t>
      </w:r>
    </w:p>
    <w:p w14:paraId="643D1AD3" w14:textId="77777777" w:rsidR="00DB372D" w:rsidRPr="001F7A80" w:rsidRDefault="00DB372D" w:rsidP="00DB372D">
      <w:pPr>
        <w:pStyle w:val="APISourceCode"/>
      </w:pPr>
      <w:r w:rsidRPr="001F7A80">
        <w:t xml:space="preserve">  "</w:t>
      </w:r>
      <w:proofErr w:type="spellStart"/>
      <w:r w:rsidRPr="001F7A80">
        <w:t>onlinePinCap</w:t>
      </w:r>
      <w:proofErr w:type="spellEnd"/>
      <w:r w:rsidRPr="001F7A80">
        <w:t>": 1,</w:t>
      </w:r>
    </w:p>
    <w:p w14:paraId="173AEC4B" w14:textId="77777777" w:rsidR="00DB372D" w:rsidRPr="001F7A80" w:rsidRDefault="00DB372D" w:rsidP="00DB372D">
      <w:pPr>
        <w:pStyle w:val="APISourceCode"/>
      </w:pPr>
      <w:r w:rsidRPr="001F7A80">
        <w:t xml:space="preserve">  "</w:t>
      </w:r>
      <w:proofErr w:type="spellStart"/>
      <w:r w:rsidRPr="001F7A80">
        <w:t>tacDefault</w:t>
      </w:r>
      <w:proofErr w:type="spellEnd"/>
      <w:r w:rsidRPr="001F7A80">
        <w:t>": "fc50aca000",</w:t>
      </w:r>
    </w:p>
    <w:p w14:paraId="4A87B257" w14:textId="77777777" w:rsidR="00DB372D" w:rsidRPr="001F7A80" w:rsidRDefault="00DB372D" w:rsidP="00DB372D">
      <w:pPr>
        <w:pStyle w:val="APISourceCode"/>
      </w:pPr>
      <w:r w:rsidRPr="001F7A80">
        <w:t xml:space="preserve">  "</w:t>
      </w:r>
      <w:proofErr w:type="spellStart"/>
      <w:r w:rsidRPr="001F7A80">
        <w:t>tacDenial</w:t>
      </w:r>
      <w:proofErr w:type="spellEnd"/>
      <w:r w:rsidRPr="001F7A80">
        <w:t>": "0400000000",</w:t>
      </w:r>
    </w:p>
    <w:p w14:paraId="52D19D2E" w14:textId="77777777" w:rsidR="00DB372D" w:rsidRPr="001F7A80" w:rsidRDefault="00DB372D" w:rsidP="00DB372D">
      <w:pPr>
        <w:pStyle w:val="APISourceCode"/>
      </w:pPr>
      <w:r w:rsidRPr="001F7A80">
        <w:t xml:space="preserve">  "</w:t>
      </w:r>
      <w:proofErr w:type="spellStart"/>
      <w:r w:rsidRPr="001F7A80">
        <w:t>tacOnline</w:t>
      </w:r>
      <w:proofErr w:type="spellEnd"/>
      <w:r w:rsidRPr="001F7A80">
        <w:t>": "f850acf800",</w:t>
      </w:r>
    </w:p>
    <w:p w14:paraId="4E87C4ED" w14:textId="77777777" w:rsidR="00DB372D" w:rsidRPr="001F7A80" w:rsidRDefault="00DB372D" w:rsidP="00DB372D">
      <w:pPr>
        <w:pStyle w:val="APISourceCode"/>
      </w:pPr>
      <w:r w:rsidRPr="001F7A80">
        <w:t xml:space="preserve">  "</w:t>
      </w:r>
      <w:proofErr w:type="spellStart"/>
      <w:r w:rsidRPr="001F7A80">
        <w:t>targetPercent</w:t>
      </w:r>
      <w:proofErr w:type="spellEnd"/>
      <w:r w:rsidRPr="001F7A80">
        <w:t>": 0,</w:t>
      </w:r>
    </w:p>
    <w:p w14:paraId="499AA26C" w14:textId="77777777" w:rsidR="00DB372D" w:rsidRPr="001F7A80" w:rsidRDefault="00DB372D" w:rsidP="00DB372D">
      <w:pPr>
        <w:pStyle w:val="APISourceCode"/>
      </w:pPr>
      <w:r w:rsidRPr="001F7A80">
        <w:t xml:space="preserve">  "threshold": 0,</w:t>
      </w:r>
    </w:p>
    <w:p w14:paraId="4C55D968" w14:textId="77777777" w:rsidR="00DB372D" w:rsidRPr="001F7A80" w:rsidRDefault="00DB372D" w:rsidP="00DB372D">
      <w:pPr>
        <w:pStyle w:val="APISourceCode"/>
      </w:pPr>
      <w:r w:rsidRPr="001F7A80">
        <w:t xml:space="preserve">  "</w:t>
      </w:r>
      <w:proofErr w:type="spellStart"/>
      <w:r w:rsidRPr="001F7A80">
        <w:t>transLimit</w:t>
      </w:r>
      <w:proofErr w:type="spellEnd"/>
      <w:r w:rsidRPr="001F7A80">
        <w:t>": 4000</w:t>
      </w:r>
    </w:p>
    <w:p w14:paraId="14825243" w14:textId="77777777" w:rsidR="00DB372D" w:rsidRPr="001F7A80" w:rsidRDefault="00DB372D" w:rsidP="00DB372D">
      <w:pPr>
        <w:pStyle w:val="APISourceCode"/>
      </w:pPr>
      <w:r w:rsidRPr="001F7A80">
        <w:t>}, {</w:t>
      </w:r>
    </w:p>
    <w:p w14:paraId="669A81E5" w14:textId="77777777" w:rsidR="00DB372D" w:rsidRPr="001F7A80" w:rsidRDefault="00DB372D" w:rsidP="00DB372D">
      <w:pPr>
        <w:pStyle w:val="APISourceCode"/>
      </w:pPr>
      <w:r w:rsidRPr="001F7A80">
        <w:t xml:space="preserve">  "DDOL": "9f3704",</w:t>
      </w:r>
    </w:p>
    <w:p w14:paraId="507618D0" w14:textId="77777777" w:rsidR="00DB372D" w:rsidRPr="001F7A80" w:rsidRDefault="00DB372D" w:rsidP="00DB372D">
      <w:pPr>
        <w:pStyle w:val="APISourceCode"/>
      </w:pPr>
      <w:r w:rsidRPr="001F7A80">
        <w:t xml:space="preserve">  "aid": "a0000000043060",</w:t>
      </w:r>
    </w:p>
    <w:p w14:paraId="5DA2CF9C" w14:textId="77777777" w:rsidR="00DB372D" w:rsidRPr="001F7A80" w:rsidRDefault="00DB372D" w:rsidP="00DB372D">
      <w:pPr>
        <w:pStyle w:val="APISourceCode"/>
      </w:pPr>
      <w:r w:rsidRPr="001F7A80">
        <w:t xml:space="preserve">  "</w:t>
      </w:r>
      <w:proofErr w:type="spellStart"/>
      <w:r w:rsidRPr="001F7A80">
        <w:t>appVerNum</w:t>
      </w:r>
      <w:proofErr w:type="spellEnd"/>
      <w:r w:rsidRPr="001F7A80">
        <w:t>": "0002",</w:t>
      </w:r>
    </w:p>
    <w:p w14:paraId="4A036AAA" w14:textId="77777777" w:rsidR="00DB372D" w:rsidRPr="001F7A80" w:rsidRDefault="00DB372D" w:rsidP="00DB372D">
      <w:pPr>
        <w:pStyle w:val="APISourceCode"/>
      </w:pPr>
      <w:r w:rsidRPr="001F7A80">
        <w:t xml:space="preserve">  "</w:t>
      </w:r>
      <w:proofErr w:type="spellStart"/>
      <w:r w:rsidRPr="001F7A80">
        <w:t>asi</w:t>
      </w:r>
      <w:proofErr w:type="spellEnd"/>
      <w:r w:rsidRPr="001F7A80">
        <w:t>": 0,</w:t>
      </w:r>
    </w:p>
    <w:p w14:paraId="001FD12E" w14:textId="77777777" w:rsidR="00DB372D" w:rsidRPr="001F7A80" w:rsidRDefault="00DB372D" w:rsidP="00DB372D">
      <w:pPr>
        <w:pStyle w:val="APISourceCode"/>
      </w:pPr>
      <w:r w:rsidRPr="001F7A80">
        <w:t xml:space="preserve">  "</w:t>
      </w:r>
      <w:proofErr w:type="spellStart"/>
      <w:r w:rsidRPr="001F7A80">
        <w:t>contactlessCvmLimit</w:t>
      </w:r>
      <w:proofErr w:type="spellEnd"/>
      <w:r w:rsidRPr="001F7A80">
        <w:t>": 50000,</w:t>
      </w:r>
    </w:p>
    <w:p w14:paraId="5FA887E2" w14:textId="77777777" w:rsidR="00DB372D" w:rsidRPr="001F7A80" w:rsidRDefault="00DB372D" w:rsidP="00DB372D">
      <w:pPr>
        <w:pStyle w:val="APISourceCode"/>
      </w:pPr>
      <w:r w:rsidRPr="001F7A80">
        <w:t xml:space="preserve">  "</w:t>
      </w:r>
      <w:proofErr w:type="spellStart"/>
      <w:r w:rsidRPr="001F7A80">
        <w:t>contactlessFloorLimit</w:t>
      </w:r>
      <w:proofErr w:type="spellEnd"/>
      <w:r w:rsidRPr="001F7A80">
        <w:t>": 0,</w:t>
      </w:r>
    </w:p>
    <w:p w14:paraId="5F71CF74" w14:textId="77777777" w:rsidR="00DB372D" w:rsidRPr="001F7A80" w:rsidRDefault="00DB372D" w:rsidP="00DB372D">
      <w:pPr>
        <w:pStyle w:val="APISourceCode"/>
      </w:pPr>
      <w:r w:rsidRPr="001F7A80">
        <w:t xml:space="preserve">  "</w:t>
      </w:r>
      <w:proofErr w:type="spellStart"/>
      <w:r w:rsidRPr="001F7A80">
        <w:t>contactlessTransLimit</w:t>
      </w:r>
      <w:proofErr w:type="spellEnd"/>
      <w:r w:rsidRPr="001F7A80">
        <w:t>": 50000000,</w:t>
      </w:r>
    </w:p>
    <w:p w14:paraId="2C308203" w14:textId="77777777" w:rsidR="00DB372D" w:rsidRPr="001F7A80" w:rsidRDefault="00DB372D" w:rsidP="00DB372D">
      <w:pPr>
        <w:pStyle w:val="APISourceCode"/>
      </w:pPr>
      <w:r w:rsidRPr="001F7A80">
        <w:t xml:space="preserve">  "</w:t>
      </w:r>
      <w:proofErr w:type="spellStart"/>
      <w:r w:rsidRPr="001F7A80">
        <w:t>floorLimit</w:t>
      </w:r>
      <w:proofErr w:type="spellEnd"/>
      <w:r w:rsidRPr="001F7A80">
        <w:t>": 0,</w:t>
      </w:r>
    </w:p>
    <w:p w14:paraId="5BF88401" w14:textId="77777777" w:rsidR="00DB372D" w:rsidRPr="001F7A80" w:rsidRDefault="00DB372D" w:rsidP="00DB372D">
      <w:pPr>
        <w:pStyle w:val="APISourceCode"/>
      </w:pPr>
      <w:r w:rsidRPr="001F7A80">
        <w:t xml:space="preserve">  "</w:t>
      </w:r>
      <w:proofErr w:type="spellStart"/>
      <w:r w:rsidRPr="001F7A80">
        <w:t>maxTargetPercent</w:t>
      </w:r>
      <w:proofErr w:type="spellEnd"/>
      <w:r w:rsidRPr="001F7A80">
        <w:t>": 99,</w:t>
      </w:r>
    </w:p>
    <w:p w14:paraId="67ED0F2D" w14:textId="77777777" w:rsidR="00DB372D" w:rsidRPr="001F7A80" w:rsidRDefault="00DB372D" w:rsidP="00DB372D">
      <w:pPr>
        <w:pStyle w:val="APISourceCode"/>
      </w:pPr>
      <w:r w:rsidRPr="001F7A80">
        <w:t xml:space="preserve">  "</w:t>
      </w:r>
      <w:proofErr w:type="spellStart"/>
      <w:r w:rsidRPr="001F7A80">
        <w:t>onlinePinCap</w:t>
      </w:r>
      <w:proofErr w:type="spellEnd"/>
      <w:r w:rsidRPr="001F7A80">
        <w:t>": 1,</w:t>
      </w:r>
    </w:p>
    <w:p w14:paraId="0C6C1202" w14:textId="77777777" w:rsidR="00DB372D" w:rsidRPr="001F7A80" w:rsidRDefault="00DB372D" w:rsidP="00DB372D">
      <w:pPr>
        <w:pStyle w:val="APISourceCode"/>
      </w:pPr>
      <w:r w:rsidRPr="001F7A80">
        <w:t xml:space="preserve">  "</w:t>
      </w:r>
      <w:proofErr w:type="spellStart"/>
      <w:r w:rsidRPr="001F7A80">
        <w:t>tacDefault</w:t>
      </w:r>
      <w:proofErr w:type="spellEnd"/>
      <w:r w:rsidRPr="001F7A80">
        <w:t>": "fc50bca000",</w:t>
      </w:r>
    </w:p>
    <w:p w14:paraId="28FB9658" w14:textId="77777777" w:rsidR="00DB372D" w:rsidRPr="001F7A80" w:rsidRDefault="00DB372D" w:rsidP="00DB372D">
      <w:pPr>
        <w:pStyle w:val="APISourceCode"/>
      </w:pPr>
      <w:r w:rsidRPr="001F7A80">
        <w:t xml:space="preserve">  "</w:t>
      </w:r>
      <w:proofErr w:type="spellStart"/>
      <w:r w:rsidRPr="001F7A80">
        <w:t>tacDenial</w:t>
      </w:r>
      <w:proofErr w:type="spellEnd"/>
      <w:r w:rsidRPr="001F7A80">
        <w:t>": "0000800000",</w:t>
      </w:r>
    </w:p>
    <w:p w14:paraId="56C3699C" w14:textId="77777777" w:rsidR="00DB372D" w:rsidRPr="001F7A80" w:rsidRDefault="00DB372D" w:rsidP="00DB372D">
      <w:pPr>
        <w:pStyle w:val="APISourceCode"/>
      </w:pPr>
      <w:r w:rsidRPr="001F7A80">
        <w:t xml:space="preserve">  "</w:t>
      </w:r>
      <w:proofErr w:type="spellStart"/>
      <w:r w:rsidRPr="001F7A80">
        <w:t>tacOnline</w:t>
      </w:r>
      <w:proofErr w:type="spellEnd"/>
      <w:r w:rsidRPr="001F7A80">
        <w:t>": "fc50bcf800",</w:t>
      </w:r>
    </w:p>
    <w:p w14:paraId="21B775FE" w14:textId="77777777" w:rsidR="00DB372D" w:rsidRPr="001F7A80" w:rsidRDefault="00DB372D" w:rsidP="00DB372D">
      <w:pPr>
        <w:pStyle w:val="APISourceCode"/>
      </w:pPr>
      <w:r w:rsidRPr="001F7A80">
        <w:t xml:space="preserve">  "</w:t>
      </w:r>
      <w:proofErr w:type="spellStart"/>
      <w:r w:rsidRPr="001F7A80">
        <w:t>targetPercent</w:t>
      </w:r>
      <w:proofErr w:type="spellEnd"/>
      <w:r w:rsidRPr="001F7A80">
        <w:t>": 99,</w:t>
      </w:r>
    </w:p>
    <w:p w14:paraId="16364F78" w14:textId="77777777" w:rsidR="00DB372D" w:rsidRPr="001F7A80" w:rsidRDefault="00DB372D" w:rsidP="00DB372D">
      <w:pPr>
        <w:pStyle w:val="APISourceCode"/>
      </w:pPr>
      <w:r w:rsidRPr="001F7A80">
        <w:t xml:space="preserve">  "threshold": 0,</w:t>
      </w:r>
    </w:p>
    <w:p w14:paraId="3C9358EE" w14:textId="77777777" w:rsidR="00DB372D" w:rsidRPr="001F7A80" w:rsidRDefault="00DB372D" w:rsidP="00DB372D">
      <w:pPr>
        <w:pStyle w:val="APISourceCode"/>
      </w:pPr>
      <w:r w:rsidRPr="001F7A80">
        <w:t xml:space="preserve">  "</w:t>
      </w:r>
      <w:proofErr w:type="spellStart"/>
      <w:r w:rsidRPr="001F7A80">
        <w:t>transLimit</w:t>
      </w:r>
      <w:proofErr w:type="spellEnd"/>
      <w:r w:rsidRPr="001F7A80">
        <w:t>": 4000</w:t>
      </w:r>
    </w:p>
    <w:p w14:paraId="7BC76DFC" w14:textId="77777777" w:rsidR="00DB372D" w:rsidRDefault="00DB372D" w:rsidP="00DB372D">
      <w:pPr>
        <w:pStyle w:val="APISourceCode"/>
      </w:pPr>
      <w:r>
        <w:t>}</w:t>
      </w:r>
    </w:p>
    <w:p w14:paraId="46132316" w14:textId="77777777" w:rsidR="009C7124" w:rsidRPr="00586A2B" w:rsidRDefault="009C7124" w:rsidP="00586A2B"/>
    <w:p w14:paraId="13AA3727" w14:textId="77777777" w:rsidR="00DB372D" w:rsidRDefault="00DB372D">
      <w:pPr>
        <w:widowControl/>
        <w:spacing w:before="0" w:beforeAutospacing="0" w:after="200" w:afterAutospacing="0" w:line="276" w:lineRule="auto"/>
        <w:jc w:val="left"/>
        <w:rPr>
          <w:rFonts w:eastAsia="Arial Unicode MS" w:cs="Arial"/>
          <w:b/>
          <w:color w:val="auto"/>
          <w:kern w:val="0"/>
          <w:sz w:val="24"/>
          <w:szCs w:val="24"/>
        </w:rPr>
      </w:pPr>
      <w:r>
        <w:br w:type="page"/>
      </w:r>
    </w:p>
    <w:p w14:paraId="3D0BD0A4" w14:textId="35F50414" w:rsidR="009C7124" w:rsidRPr="003941C2" w:rsidRDefault="009C7124" w:rsidP="009C7124">
      <w:pPr>
        <w:pStyle w:val="NEXGOHEAD3"/>
        <w:ind w:left="537" w:hanging="537"/>
      </w:pPr>
      <w:bookmarkStart w:id="38" w:name="_Toc219291318"/>
      <w:r w:rsidRPr="003941C2">
        <w:lastRenderedPageBreak/>
        <w:t>CAPK</w:t>
      </w:r>
      <w:bookmarkEnd w:id="38"/>
    </w:p>
    <w:p w14:paraId="0E38137A" w14:textId="77777777" w:rsidR="00DB372D" w:rsidRPr="001F7A80" w:rsidRDefault="00DB372D" w:rsidP="00DB372D">
      <w:pPr>
        <w:pStyle w:val="APISourceCode"/>
      </w:pPr>
      <w:r w:rsidRPr="001F7A80">
        <w:t>{</w:t>
      </w:r>
    </w:p>
    <w:p w14:paraId="184FE964"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4CB97266" w14:textId="77777777" w:rsidR="00DB372D" w:rsidRPr="001F7A80" w:rsidRDefault="00DB372D" w:rsidP="00DB372D">
      <w:pPr>
        <w:pStyle w:val="APISourceCode"/>
      </w:pPr>
      <w:r w:rsidRPr="001F7A80">
        <w:t xml:space="preserve">  "</w:t>
      </w:r>
      <w:proofErr w:type="spellStart"/>
      <w:r w:rsidRPr="001F7A80">
        <w:t>capkIdx</w:t>
      </w:r>
      <w:proofErr w:type="spellEnd"/>
      <w:r w:rsidRPr="001F7A80">
        <w:t>": 0,</w:t>
      </w:r>
    </w:p>
    <w:p w14:paraId="0166A16E" w14:textId="77777777" w:rsidR="00DB372D" w:rsidRPr="001F7A80" w:rsidRDefault="00DB372D" w:rsidP="00DB372D">
      <w:pPr>
        <w:pStyle w:val="APISourceCode"/>
      </w:pPr>
      <w:r w:rsidRPr="001F7A80">
        <w:t xml:space="preserve">  "</w:t>
      </w:r>
      <w:proofErr w:type="spellStart"/>
      <w:r w:rsidRPr="001F7A80">
        <w:t>checkSum</w:t>
      </w:r>
      <w:proofErr w:type="spellEnd"/>
      <w:r w:rsidRPr="001F7A80">
        <w:t>": "ec0a59d35d19f031e9e8cbec56db80e22b1de130",</w:t>
      </w:r>
    </w:p>
    <w:p w14:paraId="594B9B6D"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449693B8" w14:textId="77777777" w:rsidR="00DB372D" w:rsidRPr="001F7A80" w:rsidRDefault="00DB372D" w:rsidP="00DB372D">
      <w:pPr>
        <w:pStyle w:val="APISourceCode"/>
      </w:pPr>
      <w:r w:rsidRPr="001F7A80">
        <w:t xml:space="preserve">  "exponent": "03",</w:t>
      </w:r>
    </w:p>
    <w:p w14:paraId="5FADC718"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28BBC7F9" w14:textId="77777777" w:rsidR="00DB372D" w:rsidRPr="001F7A80" w:rsidRDefault="00DB372D" w:rsidP="00DB372D">
      <w:pPr>
        <w:pStyle w:val="APISourceCode"/>
      </w:pPr>
      <w:r w:rsidRPr="001F7A80">
        <w:t xml:space="preserve">  "modulus": "9c6be5adb10b4be3dce2099b4b210672b89656eba091204f613ecc623bedc9c6d77b660e8baeea7f7ce30f1b153879a4e36459343d1fe47acdbd41fcd710030c2ba1d9461597982c6e1bdd08554b726f5eff7913ce59e79e357295c321e26d0b8be270a9442345c753e2aa2acfc9d30850602fe6cac00c6ddf6b8d9d9b4879b2826b042a07f0e5ae526a3d3c4d22c72b9eaa52eed8893866f866387ac05a1399",</w:t>
      </w:r>
    </w:p>
    <w:p w14:paraId="46F376A5" w14:textId="77777777" w:rsidR="00DB372D" w:rsidRPr="001F7A80" w:rsidRDefault="00DB372D" w:rsidP="00DB372D">
      <w:pPr>
        <w:pStyle w:val="APISourceCode"/>
      </w:pPr>
      <w:r w:rsidRPr="001F7A80">
        <w:t xml:space="preserve">  "rid": "a000000004"</w:t>
      </w:r>
    </w:p>
    <w:p w14:paraId="051B73F5" w14:textId="77777777" w:rsidR="00DB372D" w:rsidRPr="001F7A80" w:rsidRDefault="00DB372D" w:rsidP="00DB372D">
      <w:pPr>
        <w:pStyle w:val="APISourceCode"/>
      </w:pPr>
      <w:r w:rsidRPr="001F7A80">
        <w:t>}, {</w:t>
      </w:r>
    </w:p>
    <w:p w14:paraId="093C3395"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659389BB" w14:textId="77777777" w:rsidR="00DB372D" w:rsidRPr="001F7A80" w:rsidRDefault="00DB372D" w:rsidP="00DB372D">
      <w:pPr>
        <w:pStyle w:val="APISourceCode"/>
      </w:pPr>
      <w:r w:rsidRPr="001F7A80">
        <w:t xml:space="preserve">  "</w:t>
      </w:r>
      <w:proofErr w:type="spellStart"/>
      <w:r w:rsidRPr="001F7A80">
        <w:t>capkIdx</w:t>
      </w:r>
      <w:proofErr w:type="spellEnd"/>
      <w:r w:rsidRPr="001F7A80">
        <w:t>": 2,</w:t>
      </w:r>
    </w:p>
    <w:p w14:paraId="6817CA62" w14:textId="77777777" w:rsidR="00DB372D" w:rsidRPr="001F7A80" w:rsidRDefault="00DB372D" w:rsidP="00DB372D">
      <w:pPr>
        <w:pStyle w:val="APISourceCode"/>
      </w:pPr>
      <w:r w:rsidRPr="001F7A80">
        <w:t xml:space="preserve">  "</w:t>
      </w:r>
      <w:proofErr w:type="spellStart"/>
      <w:r w:rsidRPr="001F7A80">
        <w:t>checkSum</w:t>
      </w:r>
      <w:proofErr w:type="spellEnd"/>
      <w:r w:rsidRPr="001F7A80">
        <w:t>": "33408b96c814742ad73536c72f0926e4471e8e47",</w:t>
      </w:r>
    </w:p>
    <w:p w14:paraId="73BC10AD"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10D8BF73" w14:textId="77777777" w:rsidR="00DB372D" w:rsidRPr="001F7A80" w:rsidRDefault="00DB372D" w:rsidP="00DB372D">
      <w:pPr>
        <w:pStyle w:val="APISourceCode"/>
      </w:pPr>
      <w:r w:rsidRPr="001F7A80">
        <w:t xml:space="preserve">  "exponent": "03",</w:t>
      </w:r>
    </w:p>
    <w:p w14:paraId="66356954"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2A16B174" w14:textId="77777777" w:rsidR="00DB372D" w:rsidRPr="001F7A80" w:rsidRDefault="00DB372D" w:rsidP="00DB372D">
      <w:pPr>
        <w:pStyle w:val="APISourceCode"/>
      </w:pPr>
      <w:r w:rsidRPr="001F7A80">
        <w:t xml:space="preserve">  "modulus": "a99a6d3e071889ed9e3a0c391c69b0b804fc160b2b4bdd570c92dd5a0f45f53e8621f7c96c40224266735e1ee1b3c06238ae35046320fd8e81f8ceb3f8b4c97b940930a3ac5e790086dad41a6a4f5117ba1ce2438a51ac053eb002aed866d2c458fd73359021a12029a0c043045c11664fe0219ec63c10bf2155bb2784609a106421d45163799738c1c30909bb6c6fe52bbb76397b9740ce064a613ff8411185f08842a423ead20edffbff1cd6c3fe0c9821479199c26d8572cc8afff087a9c3",</w:t>
      </w:r>
    </w:p>
    <w:p w14:paraId="43A2853C" w14:textId="77777777" w:rsidR="00DB372D" w:rsidRPr="001F7A80" w:rsidRDefault="00DB372D" w:rsidP="00DB372D">
      <w:pPr>
        <w:pStyle w:val="APISourceCode"/>
      </w:pPr>
      <w:r w:rsidRPr="001F7A80">
        <w:t xml:space="preserve">  "rid": "a000000004"</w:t>
      </w:r>
    </w:p>
    <w:p w14:paraId="4CDE1D52" w14:textId="77777777" w:rsidR="00DB372D" w:rsidRPr="001F7A80" w:rsidRDefault="00DB372D" w:rsidP="00DB372D">
      <w:pPr>
        <w:pStyle w:val="APISourceCode"/>
      </w:pPr>
      <w:r w:rsidRPr="001F7A80">
        <w:t>}, {</w:t>
      </w:r>
    </w:p>
    <w:p w14:paraId="0017BA6B"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2957565E" w14:textId="77777777" w:rsidR="00DB372D" w:rsidRPr="001F7A80" w:rsidRDefault="00DB372D" w:rsidP="00DB372D">
      <w:pPr>
        <w:pStyle w:val="APISourceCode"/>
      </w:pPr>
      <w:r w:rsidRPr="001F7A80">
        <w:t xml:space="preserve">  "</w:t>
      </w:r>
      <w:proofErr w:type="spellStart"/>
      <w:r w:rsidRPr="001F7A80">
        <w:t>capkIdx</w:t>
      </w:r>
      <w:proofErr w:type="spellEnd"/>
      <w:r w:rsidRPr="001F7A80">
        <w:t>": 3,</w:t>
      </w:r>
    </w:p>
    <w:p w14:paraId="1699102C" w14:textId="77777777" w:rsidR="00DB372D" w:rsidRPr="001F7A80" w:rsidRDefault="00DB372D" w:rsidP="00DB372D">
      <w:pPr>
        <w:pStyle w:val="APISourceCode"/>
      </w:pPr>
      <w:r w:rsidRPr="001F7A80">
        <w:t xml:space="preserve">  "</w:t>
      </w:r>
      <w:proofErr w:type="spellStart"/>
      <w:r w:rsidRPr="001F7A80">
        <w:t>checkSum</w:t>
      </w:r>
      <w:proofErr w:type="spellEnd"/>
      <w:r w:rsidRPr="001F7A80">
        <w:t>": "5addf21d09278661141179cbeff272ea384b13bb",</w:t>
      </w:r>
    </w:p>
    <w:p w14:paraId="090E15B2"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7C62F97E" w14:textId="77777777" w:rsidR="00DB372D" w:rsidRPr="001F7A80" w:rsidRDefault="00DB372D" w:rsidP="00DB372D">
      <w:pPr>
        <w:pStyle w:val="APISourceCode"/>
      </w:pPr>
      <w:r w:rsidRPr="001F7A80">
        <w:t xml:space="preserve">  "exponent": "03",</w:t>
      </w:r>
    </w:p>
    <w:p w14:paraId="7C0A60F0"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3535D54B" w14:textId="77777777" w:rsidR="00DB372D" w:rsidRPr="001F7A80" w:rsidRDefault="00DB372D" w:rsidP="00DB372D">
      <w:pPr>
        <w:pStyle w:val="APISourceCode"/>
      </w:pPr>
      <w:r w:rsidRPr="001F7A80">
        <w:t xml:space="preserve">  "modulus": "c2490747fe17eb0584c88d47b1602704150adc88c5b998bd59ce043edebf0ffee3093ac7956ad3b6ad4554c6de19a178d6da295be15d5220645e3c8131666fa4be5b84fe131ea44b039307638b9e74a8c42564f892a64df1cb15712b736e3374f1bbb6819371602d8970e97b900793c7c2a89a4a1649a59be680574dd0b60145",</w:t>
      </w:r>
    </w:p>
    <w:p w14:paraId="6D446CB2" w14:textId="77777777" w:rsidR="00DB372D" w:rsidRPr="001F7A80" w:rsidRDefault="00DB372D" w:rsidP="00DB372D">
      <w:pPr>
        <w:pStyle w:val="APISourceCode"/>
      </w:pPr>
      <w:r w:rsidRPr="001F7A80">
        <w:t xml:space="preserve">  "rid": "a000000004"</w:t>
      </w:r>
    </w:p>
    <w:p w14:paraId="750AC952" w14:textId="77777777" w:rsidR="00DB372D" w:rsidRPr="001F7A80" w:rsidRDefault="00DB372D" w:rsidP="00DB372D">
      <w:pPr>
        <w:pStyle w:val="APISourceCode"/>
      </w:pPr>
      <w:r w:rsidRPr="001F7A80">
        <w:t>}, {</w:t>
      </w:r>
    </w:p>
    <w:p w14:paraId="39DA34EB"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032CE508" w14:textId="77777777" w:rsidR="00DB372D" w:rsidRPr="001F7A80" w:rsidRDefault="00DB372D" w:rsidP="00DB372D">
      <w:pPr>
        <w:pStyle w:val="APISourceCode"/>
      </w:pPr>
      <w:r w:rsidRPr="001F7A80">
        <w:lastRenderedPageBreak/>
        <w:t xml:space="preserve">  "</w:t>
      </w:r>
      <w:proofErr w:type="spellStart"/>
      <w:r w:rsidRPr="001F7A80">
        <w:t>capkIdx</w:t>
      </w:r>
      <w:proofErr w:type="spellEnd"/>
      <w:r w:rsidRPr="001F7A80">
        <w:t>": 4,</w:t>
      </w:r>
    </w:p>
    <w:p w14:paraId="6C5B0639" w14:textId="77777777" w:rsidR="00DB372D" w:rsidRPr="001F7A80" w:rsidRDefault="00DB372D" w:rsidP="00DB372D">
      <w:pPr>
        <w:pStyle w:val="APISourceCode"/>
      </w:pPr>
      <w:r w:rsidRPr="001F7A80">
        <w:t xml:space="preserve">  "</w:t>
      </w:r>
      <w:proofErr w:type="spellStart"/>
      <w:r w:rsidRPr="001F7A80">
        <w:t>checkSum</w:t>
      </w:r>
      <w:proofErr w:type="spellEnd"/>
      <w:r w:rsidRPr="001F7A80">
        <w:t>": "381a035da58b482ee2af75f4c3f2ca469ba4aa6c",</w:t>
      </w:r>
    </w:p>
    <w:p w14:paraId="7B0A99E3"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60BEA0DC" w14:textId="77777777" w:rsidR="00DB372D" w:rsidRPr="001F7A80" w:rsidRDefault="00DB372D" w:rsidP="00DB372D">
      <w:pPr>
        <w:pStyle w:val="APISourceCode"/>
      </w:pPr>
      <w:r w:rsidRPr="001F7A80">
        <w:t xml:space="preserve">  "exponent": "03",</w:t>
      </w:r>
    </w:p>
    <w:p w14:paraId="0C2DFA75"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5AEE0882" w14:textId="77777777" w:rsidR="00DB372D" w:rsidRPr="001F7A80" w:rsidRDefault="00DB372D" w:rsidP="00DB372D">
      <w:pPr>
        <w:pStyle w:val="APISourceCode"/>
      </w:pPr>
      <w:r w:rsidRPr="001F7A80">
        <w:t xml:space="preserve">  "modulus": "a6da428387a502d7ddfb7a74d3f412be762627197b25435b7a81716a700157ddd06f7cc99d6ca28c2470527e2c03616b9c59217357c2674f583b3ba5c7dcf2838692d023e3562420b4615c439ca97c44dc9a249cfce7b3bfb22f68228c3af13329aa4a613cf8dd853502373d62e49ab256d2bc17120e54aedced6d96a4287acc5c04677d4a5a320db8bee2f775e5fec5",</w:t>
      </w:r>
    </w:p>
    <w:p w14:paraId="78C9514B" w14:textId="77777777" w:rsidR="00DB372D" w:rsidRPr="001F7A80" w:rsidRDefault="00DB372D" w:rsidP="00DB372D">
      <w:pPr>
        <w:pStyle w:val="APISourceCode"/>
      </w:pPr>
      <w:r w:rsidRPr="001F7A80">
        <w:t xml:space="preserve">  "rid": "a000000004"</w:t>
      </w:r>
    </w:p>
    <w:p w14:paraId="5E40A3EE" w14:textId="77777777" w:rsidR="00DB372D" w:rsidRPr="001F7A80" w:rsidRDefault="00DB372D" w:rsidP="00DB372D">
      <w:pPr>
        <w:pStyle w:val="APISourceCode"/>
      </w:pPr>
      <w:r w:rsidRPr="001F7A80">
        <w:t>}, {</w:t>
      </w:r>
    </w:p>
    <w:p w14:paraId="70DDBAB3"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05504BAF" w14:textId="77777777" w:rsidR="00DB372D" w:rsidRPr="001F7A80" w:rsidRDefault="00DB372D" w:rsidP="00DB372D">
      <w:pPr>
        <w:pStyle w:val="APISourceCode"/>
      </w:pPr>
      <w:r w:rsidRPr="001F7A80">
        <w:t xml:space="preserve">  "</w:t>
      </w:r>
      <w:proofErr w:type="spellStart"/>
      <w:r w:rsidRPr="001F7A80">
        <w:t>capkIdx</w:t>
      </w:r>
      <w:proofErr w:type="spellEnd"/>
      <w:r w:rsidRPr="001F7A80">
        <w:t>": 5,</w:t>
      </w:r>
    </w:p>
    <w:p w14:paraId="7474265A" w14:textId="77777777" w:rsidR="00DB372D" w:rsidRPr="001F7A80" w:rsidRDefault="00DB372D" w:rsidP="00DB372D">
      <w:pPr>
        <w:pStyle w:val="APISourceCode"/>
      </w:pPr>
      <w:r w:rsidRPr="001F7A80">
        <w:t xml:space="preserve">  "</w:t>
      </w:r>
      <w:proofErr w:type="spellStart"/>
      <w:r w:rsidRPr="001F7A80">
        <w:t>checkSum</w:t>
      </w:r>
      <w:proofErr w:type="spellEnd"/>
      <w:r w:rsidRPr="001F7A80">
        <w:t>": "ebfa0d5d06d8ce702da3eae890701d45e274c845",</w:t>
      </w:r>
    </w:p>
    <w:p w14:paraId="26F04A3A"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6B5C4C8A" w14:textId="77777777" w:rsidR="00DB372D" w:rsidRPr="001F7A80" w:rsidRDefault="00DB372D" w:rsidP="00DB372D">
      <w:pPr>
        <w:pStyle w:val="APISourceCode"/>
      </w:pPr>
      <w:r w:rsidRPr="001F7A80">
        <w:t xml:space="preserve">  "exponent": "03",</w:t>
      </w:r>
    </w:p>
    <w:p w14:paraId="4EF1302F"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15D26434" w14:textId="77777777" w:rsidR="00DB372D" w:rsidRPr="001F7A80" w:rsidRDefault="00DB372D" w:rsidP="00DB372D">
      <w:pPr>
        <w:pStyle w:val="APISourceCode"/>
      </w:pPr>
      <w:r w:rsidRPr="001F7A80">
        <w:t xml:space="preserve">  "modulus": "b8048abc30c90d976336543e3fd7091c8fe4800df820ed55e7e94813ed00555b573feca3d84af6131a651d66cff4284fb13b635edd0ee40176d8bf04b7fd1c7bacf9ac7327dfaa8aa72d10db3b8e70b2ddd811cb4196525ea386acc33c0d9d4575916469c4e4f53e8e1c912cc618cb22dde7c3568e90022e6bba770202e4522a2dd623d180e215bd1d1507fe3dc90ca310d27b3efccd8f83de3052cad1e48938c68d095aac91b5f37e28bb49ec7ed597",</w:t>
      </w:r>
    </w:p>
    <w:p w14:paraId="435ACC4C" w14:textId="77777777" w:rsidR="00DB372D" w:rsidRPr="001F7A80" w:rsidRDefault="00DB372D" w:rsidP="00DB372D">
      <w:pPr>
        <w:pStyle w:val="APISourceCode"/>
      </w:pPr>
      <w:r w:rsidRPr="001F7A80">
        <w:t xml:space="preserve">  "rid": "a000000004"</w:t>
      </w:r>
    </w:p>
    <w:p w14:paraId="0D5C5C4D" w14:textId="77777777" w:rsidR="00DB372D" w:rsidRPr="001F7A80" w:rsidRDefault="00DB372D" w:rsidP="00DB372D">
      <w:pPr>
        <w:pStyle w:val="APISourceCode"/>
      </w:pPr>
      <w:r w:rsidRPr="001F7A80">
        <w:t>}, {</w:t>
      </w:r>
    </w:p>
    <w:p w14:paraId="2B4D9D89"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5BA16703" w14:textId="77777777" w:rsidR="00DB372D" w:rsidRPr="001F7A80" w:rsidRDefault="00DB372D" w:rsidP="00DB372D">
      <w:pPr>
        <w:pStyle w:val="APISourceCode"/>
      </w:pPr>
      <w:r w:rsidRPr="001F7A80">
        <w:t xml:space="preserve">  "</w:t>
      </w:r>
      <w:proofErr w:type="spellStart"/>
      <w:r w:rsidRPr="001F7A80">
        <w:t>capkIdx</w:t>
      </w:r>
      <w:proofErr w:type="spellEnd"/>
      <w:r w:rsidRPr="001F7A80">
        <w:t>": 6,</w:t>
      </w:r>
    </w:p>
    <w:p w14:paraId="59F9BA8D" w14:textId="77777777" w:rsidR="00DB372D" w:rsidRPr="001F7A80" w:rsidRDefault="00DB372D" w:rsidP="00DB372D">
      <w:pPr>
        <w:pStyle w:val="APISourceCode"/>
      </w:pPr>
      <w:r w:rsidRPr="001F7A80">
        <w:t xml:space="preserve">  "</w:t>
      </w:r>
      <w:proofErr w:type="spellStart"/>
      <w:r w:rsidRPr="001F7A80">
        <w:t>checkSum</w:t>
      </w:r>
      <w:proofErr w:type="spellEnd"/>
      <w:r w:rsidRPr="001F7A80">
        <w:t>": "f910a1504d5ffb793d94f3b500765e1abcad72d9",</w:t>
      </w:r>
    </w:p>
    <w:p w14:paraId="5C76929B"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4BE326EA" w14:textId="77777777" w:rsidR="00DB372D" w:rsidRPr="001F7A80" w:rsidRDefault="00DB372D" w:rsidP="00DB372D">
      <w:pPr>
        <w:pStyle w:val="APISourceCode"/>
      </w:pPr>
      <w:r w:rsidRPr="001F7A80">
        <w:t xml:space="preserve">  "exponent": "03",</w:t>
      </w:r>
    </w:p>
    <w:p w14:paraId="6458BA58"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3AF1ABEB" w14:textId="77777777" w:rsidR="00DB372D" w:rsidRPr="001F7A80" w:rsidRDefault="00DB372D" w:rsidP="00DB372D">
      <w:pPr>
        <w:pStyle w:val="APISourceCode"/>
      </w:pPr>
      <w:r w:rsidRPr="001F7A80">
        <w:t xml:space="preserve">  "modulus": "cb26fc830b43785b2bce37c81ed334622f9622f4c89aae641046b2353433883f307fb7c974162da72f7a4ec75d9d657336865b8d3023d3d645667625c9a07a6b7a137cf0c64198ae38fc238006fb2603f41f4f3bb9da1347270f2f5d8c606e420958c5f7d50a71de30142f70de468889b5e3a08695b938a50fc980393a9cbce44ad2d64f630bb33ad3f5f5fd495d31f37818c1d94071342e07f1bec2194f6035ba5ded3936500eb82dfda6e8afb655b1ef3d0d7ebf86b66dd9f29f6b1d324fe8b26ce38ab2013dd13f611e7a594d675c4432350ea244cc34f3873cba06592987a1d7e852adc22ef5a2ee28132031e48f74037e3b34ab747f",</w:t>
      </w:r>
    </w:p>
    <w:p w14:paraId="645D2A10" w14:textId="77777777" w:rsidR="00DB372D" w:rsidRPr="001F7A80" w:rsidRDefault="00DB372D" w:rsidP="00DB372D">
      <w:pPr>
        <w:pStyle w:val="APISourceCode"/>
      </w:pPr>
      <w:r w:rsidRPr="001F7A80">
        <w:t xml:space="preserve">  "rid": "a000000004"</w:t>
      </w:r>
    </w:p>
    <w:p w14:paraId="6523A3E4" w14:textId="77777777" w:rsidR="00DB372D" w:rsidRPr="001F7A80" w:rsidRDefault="00DB372D" w:rsidP="00DB372D">
      <w:pPr>
        <w:pStyle w:val="APISourceCode"/>
      </w:pPr>
      <w:r w:rsidRPr="001F7A80">
        <w:t>}, {</w:t>
      </w:r>
    </w:p>
    <w:p w14:paraId="23535A3D"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4FB9AC07" w14:textId="77777777" w:rsidR="00DB372D" w:rsidRPr="001F7A80" w:rsidRDefault="00DB372D" w:rsidP="00DB372D">
      <w:pPr>
        <w:pStyle w:val="APISourceCode"/>
      </w:pPr>
      <w:r w:rsidRPr="001F7A80">
        <w:lastRenderedPageBreak/>
        <w:t xml:space="preserve">  "</w:t>
      </w:r>
      <w:proofErr w:type="spellStart"/>
      <w:r w:rsidRPr="001F7A80">
        <w:t>capkIdx</w:t>
      </w:r>
      <w:proofErr w:type="spellEnd"/>
      <w:r w:rsidRPr="001F7A80">
        <w:t>": 241,</w:t>
      </w:r>
    </w:p>
    <w:p w14:paraId="21096887" w14:textId="77777777" w:rsidR="00DB372D" w:rsidRPr="001F7A80" w:rsidRDefault="00DB372D" w:rsidP="00DB372D">
      <w:pPr>
        <w:pStyle w:val="APISourceCode"/>
      </w:pPr>
      <w:r w:rsidRPr="001F7A80">
        <w:t xml:space="preserve">  "</w:t>
      </w:r>
      <w:proofErr w:type="spellStart"/>
      <w:r w:rsidRPr="001F7A80">
        <w:t>checkSum</w:t>
      </w:r>
      <w:proofErr w:type="spellEnd"/>
      <w:r w:rsidRPr="001F7A80">
        <w:t>": "d8e68da167ab5a85d8c3d55ecb9b0517a1a5b4bb",</w:t>
      </w:r>
    </w:p>
    <w:p w14:paraId="00FBD0AC"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578110DA" w14:textId="77777777" w:rsidR="00DB372D" w:rsidRPr="001F7A80" w:rsidRDefault="00DB372D" w:rsidP="00DB372D">
      <w:pPr>
        <w:pStyle w:val="APISourceCode"/>
      </w:pPr>
      <w:r w:rsidRPr="001F7A80">
        <w:t xml:space="preserve">  "exponent": "03",</w:t>
      </w:r>
    </w:p>
    <w:p w14:paraId="0D706825"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2C58166E" w14:textId="77777777" w:rsidR="00DB372D" w:rsidRPr="001F7A80" w:rsidRDefault="00DB372D" w:rsidP="00DB372D">
      <w:pPr>
        <w:pStyle w:val="APISourceCode"/>
      </w:pPr>
      <w:r w:rsidRPr="001F7A80">
        <w:t xml:space="preserve">  "modulus": "a0dcf4bde19c3546b4b6f0414d174dde294aabbb828c5a834d73aae27c99b0b053a90278007239b6459ff0bbcd7b4b9c6c50ac02ce91368da1bd21aaeadbc65347337d89b68f5c99a09d05be02dd1f8c5ba20e2f13fb2a27c41d3f85cad5cf6668e75851ec66edbf98851fd4e42c44c1d59f5984703b27d5b9f21b8fa0d93279fbbf69e090642909c9ea27f898959541aa6757f5f624104f6e1d3a9532f2a6e51515aead1b43b3d7835088a2fafa7be7",</w:t>
      </w:r>
    </w:p>
    <w:p w14:paraId="4A613C46" w14:textId="77777777" w:rsidR="00DB372D" w:rsidRPr="001F7A80" w:rsidRDefault="00DB372D" w:rsidP="00DB372D">
      <w:pPr>
        <w:pStyle w:val="APISourceCode"/>
      </w:pPr>
      <w:r w:rsidRPr="001F7A80">
        <w:t xml:space="preserve">  "rid": "a000000004"</w:t>
      </w:r>
    </w:p>
    <w:p w14:paraId="0F5219C2" w14:textId="77777777" w:rsidR="00DB372D" w:rsidRPr="001F7A80" w:rsidRDefault="00DB372D" w:rsidP="00DB372D">
      <w:pPr>
        <w:pStyle w:val="APISourceCode"/>
      </w:pPr>
      <w:r w:rsidRPr="001F7A80">
        <w:t>}, {</w:t>
      </w:r>
    </w:p>
    <w:p w14:paraId="5BB2D029"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75E8A6EF" w14:textId="77777777" w:rsidR="00DB372D" w:rsidRPr="001F7A80" w:rsidRDefault="00DB372D" w:rsidP="00DB372D">
      <w:pPr>
        <w:pStyle w:val="APISourceCode"/>
      </w:pPr>
      <w:r w:rsidRPr="001F7A80">
        <w:t xml:space="preserve">  "</w:t>
      </w:r>
      <w:proofErr w:type="spellStart"/>
      <w:r w:rsidRPr="001F7A80">
        <w:t>capkIdx</w:t>
      </w:r>
      <w:proofErr w:type="spellEnd"/>
      <w:r w:rsidRPr="001F7A80">
        <w:t>": 243,</w:t>
      </w:r>
    </w:p>
    <w:p w14:paraId="79590A31" w14:textId="77777777" w:rsidR="00DB372D" w:rsidRPr="001F7A80" w:rsidRDefault="00DB372D" w:rsidP="00DB372D">
      <w:pPr>
        <w:pStyle w:val="APISourceCode"/>
      </w:pPr>
      <w:r w:rsidRPr="001F7A80">
        <w:t xml:space="preserve">  "</w:t>
      </w:r>
      <w:proofErr w:type="spellStart"/>
      <w:r w:rsidRPr="001F7A80">
        <w:t>checkSum</w:t>
      </w:r>
      <w:proofErr w:type="spellEnd"/>
      <w:r w:rsidRPr="001F7A80">
        <w:t>": "a69ac7603daf566e972dedc2cb433e07e8b01a9a",</w:t>
      </w:r>
    </w:p>
    <w:p w14:paraId="67E9053D"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717AF6B5" w14:textId="77777777" w:rsidR="00DB372D" w:rsidRPr="001F7A80" w:rsidRDefault="00DB372D" w:rsidP="00DB372D">
      <w:pPr>
        <w:pStyle w:val="APISourceCode"/>
      </w:pPr>
      <w:r w:rsidRPr="001F7A80">
        <w:t xml:space="preserve">  "exponent": "03",</w:t>
      </w:r>
    </w:p>
    <w:p w14:paraId="15578022"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58DB4DED" w14:textId="77777777" w:rsidR="00DB372D" w:rsidRPr="001F7A80" w:rsidRDefault="00DB372D" w:rsidP="00DB372D">
      <w:pPr>
        <w:pStyle w:val="APISourceCode"/>
      </w:pPr>
      <w:r w:rsidRPr="001F7A80">
        <w:t xml:space="preserve">  "modulus": "98f0c770f23864c2e766df02d1e833dff4ffe92d696e1642f0a88c5694c6479d16db1537bfe29e4fdc6e6e8afd1b0eb7ea0124723c333179bf19e93f10658b2f776e829e87daeda9c94a8b3382199a350c077977c97aff08fd11310ac950a72c3ca5002ef513fccc286e646e3c5387535d509514b3b326e1234f9cb48c36ddd44b416d23654034a66f403ba511c5efa3",</w:t>
      </w:r>
    </w:p>
    <w:p w14:paraId="70495210" w14:textId="77777777" w:rsidR="00DB372D" w:rsidRPr="001F7A80" w:rsidRDefault="00DB372D" w:rsidP="00DB372D">
      <w:pPr>
        <w:pStyle w:val="APISourceCode"/>
      </w:pPr>
      <w:r w:rsidRPr="001F7A80">
        <w:t xml:space="preserve">  "rid": "a000000004"</w:t>
      </w:r>
    </w:p>
    <w:p w14:paraId="47DE2F44" w14:textId="77777777" w:rsidR="00DB372D" w:rsidRPr="001F7A80" w:rsidRDefault="00DB372D" w:rsidP="00DB372D">
      <w:pPr>
        <w:pStyle w:val="APISourceCode"/>
      </w:pPr>
      <w:r w:rsidRPr="001F7A80">
        <w:t>}, {</w:t>
      </w:r>
    </w:p>
    <w:p w14:paraId="31C81C7F"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64F9F0FA" w14:textId="77777777" w:rsidR="00DB372D" w:rsidRPr="001F7A80" w:rsidRDefault="00DB372D" w:rsidP="00DB372D">
      <w:pPr>
        <w:pStyle w:val="APISourceCode"/>
      </w:pPr>
      <w:r w:rsidRPr="001F7A80">
        <w:t xml:space="preserve">  "</w:t>
      </w:r>
      <w:proofErr w:type="spellStart"/>
      <w:r w:rsidRPr="001F7A80">
        <w:t>capkIdx</w:t>
      </w:r>
      <w:proofErr w:type="spellEnd"/>
      <w:r w:rsidRPr="001F7A80">
        <w:t>": 245,</w:t>
      </w:r>
    </w:p>
    <w:p w14:paraId="639E938A" w14:textId="77777777" w:rsidR="00DB372D" w:rsidRPr="001F7A80" w:rsidRDefault="00DB372D" w:rsidP="00DB372D">
      <w:pPr>
        <w:pStyle w:val="APISourceCode"/>
      </w:pPr>
      <w:r w:rsidRPr="001F7A80">
        <w:t xml:space="preserve">  "</w:t>
      </w:r>
      <w:proofErr w:type="spellStart"/>
      <w:r w:rsidRPr="001F7A80">
        <w:t>checkSum</w:t>
      </w:r>
      <w:proofErr w:type="spellEnd"/>
      <w:r w:rsidRPr="001F7A80">
        <w:t>": "c2239804c8098170be52d6d5d4159e81ce8466bf",</w:t>
      </w:r>
    </w:p>
    <w:p w14:paraId="558F047A"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6AAB9303" w14:textId="77777777" w:rsidR="00DB372D" w:rsidRPr="001F7A80" w:rsidRDefault="00DB372D" w:rsidP="00DB372D">
      <w:pPr>
        <w:pStyle w:val="APISourceCode"/>
      </w:pPr>
      <w:r w:rsidRPr="001F7A80">
        <w:t xml:space="preserve">  "exponent": "010001",</w:t>
      </w:r>
    </w:p>
    <w:p w14:paraId="5333B9FF"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027358A9" w14:textId="77777777" w:rsidR="00DB372D" w:rsidRPr="001F7A80" w:rsidRDefault="00DB372D" w:rsidP="00DB372D">
      <w:pPr>
        <w:pStyle w:val="APISourceCode"/>
      </w:pPr>
      <w:r w:rsidRPr="001F7A80">
        <w:t xml:space="preserve">  "modulus": "a6e6fb72179506f860ccca8c27f99cecd94c7d4f3191d303bbee37481c7aa15f233ba755e9e4376345a9a67e7994bdc1c680bb3522d8c93eb0ccc91ad31ad450da30d337662d19ac03e2b4ef5f6ec18282d491e19767d7b24542dfdeff6f62185503532069bbb369e3bb9fb19ac6f1c30b97d249eee764e0bac97f25c873d973953e5153a42064bbfabfd06a4bb486860bf6637406c9fc36813a4a75f75c31cca9f69f8de59adecef6bde7e07800fcbe035d3176af8473e23e9aa3dfee221196d1148302677c720cfe2544a03db553e7f1b8427ba1cc72b0f29b12dfef4c081d076d353e71880aadff386352af0ab7b28ed49e1e672d11f9",</w:t>
      </w:r>
    </w:p>
    <w:p w14:paraId="1E1D09E3" w14:textId="77777777" w:rsidR="00DB372D" w:rsidRPr="001F7A80" w:rsidRDefault="00DB372D" w:rsidP="00DB372D">
      <w:pPr>
        <w:pStyle w:val="APISourceCode"/>
      </w:pPr>
      <w:r w:rsidRPr="001F7A80">
        <w:t xml:space="preserve">  "rid": "a000000004"</w:t>
      </w:r>
    </w:p>
    <w:p w14:paraId="5B110FAC" w14:textId="77777777" w:rsidR="00DB372D" w:rsidRPr="001F7A80" w:rsidRDefault="00DB372D" w:rsidP="00DB372D">
      <w:pPr>
        <w:pStyle w:val="APISourceCode"/>
      </w:pPr>
      <w:r w:rsidRPr="001F7A80">
        <w:t>}, {</w:t>
      </w:r>
    </w:p>
    <w:p w14:paraId="389331E5"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01EDF410" w14:textId="77777777" w:rsidR="00DB372D" w:rsidRPr="001F7A80" w:rsidRDefault="00DB372D" w:rsidP="00DB372D">
      <w:pPr>
        <w:pStyle w:val="APISourceCode"/>
      </w:pPr>
      <w:r w:rsidRPr="001F7A80">
        <w:lastRenderedPageBreak/>
        <w:t xml:space="preserve">  "</w:t>
      </w:r>
      <w:proofErr w:type="spellStart"/>
      <w:r w:rsidRPr="001F7A80">
        <w:t>capkIdx</w:t>
      </w:r>
      <w:proofErr w:type="spellEnd"/>
      <w:r w:rsidRPr="001F7A80">
        <w:t>": 246,</w:t>
      </w:r>
    </w:p>
    <w:p w14:paraId="20B8C36F" w14:textId="77777777" w:rsidR="00DB372D" w:rsidRPr="001F7A80" w:rsidRDefault="00DB372D" w:rsidP="00DB372D">
      <w:pPr>
        <w:pStyle w:val="APISourceCode"/>
      </w:pPr>
      <w:r w:rsidRPr="001F7A80">
        <w:t xml:space="preserve">  "</w:t>
      </w:r>
      <w:proofErr w:type="spellStart"/>
      <w:r w:rsidRPr="001F7A80">
        <w:t>checkSum</w:t>
      </w:r>
      <w:proofErr w:type="spellEnd"/>
      <w:r w:rsidRPr="001F7A80">
        <w:t>": "502909ed545e3c8dbd00ea582d0617fee9f6f684",</w:t>
      </w:r>
    </w:p>
    <w:p w14:paraId="6B2E46F3"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6964D003" w14:textId="77777777" w:rsidR="00DB372D" w:rsidRPr="001F7A80" w:rsidRDefault="00DB372D" w:rsidP="00DB372D">
      <w:pPr>
        <w:pStyle w:val="APISourceCode"/>
      </w:pPr>
      <w:r w:rsidRPr="001F7A80">
        <w:t xml:space="preserve">  "exponent": "03",</w:t>
      </w:r>
    </w:p>
    <w:p w14:paraId="5B8CE71E"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478B568B" w14:textId="77777777" w:rsidR="00DB372D" w:rsidRPr="001F7A80" w:rsidRDefault="00DB372D" w:rsidP="00DB372D">
      <w:pPr>
        <w:pStyle w:val="APISourceCode"/>
      </w:pPr>
      <w:r w:rsidRPr="001F7A80">
        <w:t xml:space="preserve">  "modulus": "a25a6bd783a5ef6b8fb6f83055c260f5f99ea16678f3b9053e0f6498e82c3f5d1e8c38f13588017e2b12b3d8ff6f50167f46442910729e9e4d1b3739e5067c0ac7a1f4487e35f675bc16e233315165cb142bfdb25e301a632a54a3371ebab6572deebaf370f337f057ee73b4ae46d1a8bc4da853ec3cc12c8cbc2da18322d68530c70b22bdac351dd36068ae321e11abf264f4d3569bb71214545005558de26083c735db776368172fe8c2f5c85e8b5b890cc682911d2de71fa626b8817fccc08922b703869f3baeac1459d77cd85376bc36182f4238314d6c4212fbdd7f23d3",</w:t>
      </w:r>
    </w:p>
    <w:p w14:paraId="4783FADF" w14:textId="77777777" w:rsidR="00DB372D" w:rsidRPr="001F7A80" w:rsidRDefault="00DB372D" w:rsidP="00DB372D">
      <w:pPr>
        <w:pStyle w:val="APISourceCode"/>
      </w:pPr>
      <w:r w:rsidRPr="001F7A80">
        <w:t xml:space="preserve">  "rid": "a000000004"</w:t>
      </w:r>
    </w:p>
    <w:p w14:paraId="2D3C17D4" w14:textId="77777777" w:rsidR="00DB372D" w:rsidRPr="001F7A80" w:rsidRDefault="00DB372D" w:rsidP="00DB372D">
      <w:pPr>
        <w:pStyle w:val="APISourceCode"/>
      </w:pPr>
      <w:r w:rsidRPr="001F7A80">
        <w:t>}, {</w:t>
      </w:r>
    </w:p>
    <w:p w14:paraId="756AD92F"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1F1AD09E" w14:textId="77777777" w:rsidR="00DB372D" w:rsidRPr="001F7A80" w:rsidRDefault="00DB372D" w:rsidP="00DB372D">
      <w:pPr>
        <w:pStyle w:val="APISourceCode"/>
      </w:pPr>
      <w:r w:rsidRPr="001F7A80">
        <w:t xml:space="preserve">  "</w:t>
      </w:r>
      <w:proofErr w:type="spellStart"/>
      <w:r w:rsidRPr="001F7A80">
        <w:t>capkIdx</w:t>
      </w:r>
      <w:proofErr w:type="spellEnd"/>
      <w:r w:rsidRPr="001F7A80">
        <w:t>": 247,</w:t>
      </w:r>
    </w:p>
    <w:p w14:paraId="62C210A4" w14:textId="77777777" w:rsidR="00DB372D" w:rsidRPr="001F7A80" w:rsidRDefault="00DB372D" w:rsidP="00DB372D">
      <w:pPr>
        <w:pStyle w:val="APISourceCode"/>
      </w:pPr>
      <w:r w:rsidRPr="001F7A80">
        <w:t xml:space="preserve">  "</w:t>
      </w:r>
      <w:proofErr w:type="spellStart"/>
      <w:r w:rsidRPr="001F7A80">
        <w:t>checkSum</w:t>
      </w:r>
      <w:proofErr w:type="spellEnd"/>
      <w:r w:rsidRPr="001F7A80">
        <w:t>": "eeb0dd9b2477bee3209a914cdba94c1c4a9bded9",</w:t>
      </w:r>
    </w:p>
    <w:p w14:paraId="4A055C36"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4AAF6E64" w14:textId="77777777" w:rsidR="00DB372D" w:rsidRPr="001F7A80" w:rsidRDefault="00DB372D" w:rsidP="00DB372D">
      <w:pPr>
        <w:pStyle w:val="APISourceCode"/>
      </w:pPr>
      <w:r w:rsidRPr="001F7A80">
        <w:t xml:space="preserve">  "exponent": "010001",</w:t>
      </w:r>
    </w:p>
    <w:p w14:paraId="472AC5F3"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4EF8CA07" w14:textId="77777777" w:rsidR="00DB372D" w:rsidRPr="001F7A80" w:rsidRDefault="00DB372D" w:rsidP="00DB372D">
      <w:pPr>
        <w:pStyle w:val="APISourceCode"/>
      </w:pPr>
      <w:r w:rsidRPr="001F7A80">
        <w:t xml:space="preserve">  "modulus": "94ea62f6d58320e354c022addcf0559d8cf206cd92e869564905ce21d720f971b7aea374830ebe1757115a85e088d41c6b77cf5ec821f30b1d890417bf2fa31e5908ded5fa677f8c7b184ad09028fdde96b6a6109850aa800175eabcdbbb684a96c2eb6379dfea08d32fe2331fe103233ad58dcdb1e6e077cb9f24eaec5c25af",</w:t>
      </w:r>
    </w:p>
    <w:p w14:paraId="396B44B6" w14:textId="77777777" w:rsidR="00DB372D" w:rsidRPr="001F7A80" w:rsidRDefault="00DB372D" w:rsidP="00DB372D">
      <w:pPr>
        <w:pStyle w:val="APISourceCode"/>
      </w:pPr>
      <w:r w:rsidRPr="001F7A80">
        <w:t xml:space="preserve">  "rid": "a000000004"</w:t>
      </w:r>
    </w:p>
    <w:p w14:paraId="6337CF9C" w14:textId="77777777" w:rsidR="00DB372D" w:rsidRPr="001F7A80" w:rsidRDefault="00DB372D" w:rsidP="00DB372D">
      <w:pPr>
        <w:pStyle w:val="APISourceCode"/>
      </w:pPr>
      <w:r w:rsidRPr="001F7A80">
        <w:t>}, {</w:t>
      </w:r>
    </w:p>
    <w:p w14:paraId="6F24772D"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64FCDB94" w14:textId="77777777" w:rsidR="00DB372D" w:rsidRPr="001F7A80" w:rsidRDefault="00DB372D" w:rsidP="00DB372D">
      <w:pPr>
        <w:pStyle w:val="APISourceCode"/>
      </w:pPr>
      <w:r w:rsidRPr="001F7A80">
        <w:t xml:space="preserve">  "</w:t>
      </w:r>
      <w:proofErr w:type="spellStart"/>
      <w:r w:rsidRPr="001F7A80">
        <w:t>capkIdx</w:t>
      </w:r>
      <w:proofErr w:type="spellEnd"/>
      <w:r w:rsidRPr="001F7A80">
        <w:t>": 248,</w:t>
      </w:r>
    </w:p>
    <w:p w14:paraId="53809BB3" w14:textId="77777777" w:rsidR="00DB372D" w:rsidRPr="001F7A80" w:rsidRDefault="00DB372D" w:rsidP="00DB372D">
      <w:pPr>
        <w:pStyle w:val="APISourceCode"/>
      </w:pPr>
      <w:r w:rsidRPr="001F7A80">
        <w:t xml:space="preserve">  "</w:t>
      </w:r>
      <w:proofErr w:type="spellStart"/>
      <w:r w:rsidRPr="001F7A80">
        <w:t>checkSum</w:t>
      </w:r>
      <w:proofErr w:type="spellEnd"/>
      <w:r w:rsidRPr="001F7A80">
        <w:t>": "f06ecc6d2aaebf259b7e755a38d9a9b24e2ff3dd",</w:t>
      </w:r>
    </w:p>
    <w:p w14:paraId="07E20131"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04545C24" w14:textId="77777777" w:rsidR="00DB372D" w:rsidRPr="001F7A80" w:rsidRDefault="00DB372D" w:rsidP="00DB372D">
      <w:pPr>
        <w:pStyle w:val="APISourceCode"/>
      </w:pPr>
      <w:r w:rsidRPr="001F7A80">
        <w:t xml:space="preserve">  "exponent": "03",</w:t>
      </w:r>
    </w:p>
    <w:p w14:paraId="335F926B"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7480D554" w14:textId="77777777" w:rsidR="00DB372D" w:rsidRPr="001F7A80" w:rsidRDefault="00DB372D" w:rsidP="00DB372D">
      <w:pPr>
        <w:pStyle w:val="APISourceCode"/>
      </w:pPr>
      <w:r w:rsidRPr="001F7A80">
        <w:t xml:space="preserve">  "modulus": "a1f5e1c9bd8650bd43ab6ee56b891ef7459c0a24fa84f9127d1a6c79d4930f6db1852e2510f18b61cd354db83a356bd190b88ab8df04284d02a4204a7b6cb7c5551977a9b36379ca3de1a08e69f301c95cc1c20506959275f41723dd5d2925290579e5a95b0df6323fc8e9273d6f849198c4996209166d9bfc973c361cc826e1",</w:t>
      </w:r>
    </w:p>
    <w:p w14:paraId="0D84FC24" w14:textId="77777777" w:rsidR="00DB372D" w:rsidRPr="001F7A80" w:rsidRDefault="00DB372D" w:rsidP="00DB372D">
      <w:pPr>
        <w:pStyle w:val="APISourceCode"/>
      </w:pPr>
      <w:r w:rsidRPr="001F7A80">
        <w:t xml:space="preserve">  "rid": "a000000004"</w:t>
      </w:r>
    </w:p>
    <w:p w14:paraId="41C9B809" w14:textId="77777777" w:rsidR="00DB372D" w:rsidRPr="001F7A80" w:rsidRDefault="00DB372D" w:rsidP="00DB372D">
      <w:pPr>
        <w:pStyle w:val="APISourceCode"/>
      </w:pPr>
      <w:r w:rsidRPr="001F7A80">
        <w:t>}, {</w:t>
      </w:r>
    </w:p>
    <w:p w14:paraId="72A60BA1"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671921F0" w14:textId="77777777" w:rsidR="00DB372D" w:rsidRPr="001F7A80" w:rsidRDefault="00DB372D" w:rsidP="00DB372D">
      <w:pPr>
        <w:pStyle w:val="APISourceCode"/>
      </w:pPr>
      <w:r w:rsidRPr="001F7A80">
        <w:t xml:space="preserve">  "</w:t>
      </w:r>
      <w:proofErr w:type="spellStart"/>
      <w:r w:rsidRPr="001F7A80">
        <w:t>capkIdx</w:t>
      </w:r>
      <w:proofErr w:type="spellEnd"/>
      <w:r w:rsidRPr="001F7A80">
        <w:t>": 249,</w:t>
      </w:r>
    </w:p>
    <w:p w14:paraId="4A37D72B" w14:textId="77777777" w:rsidR="00DB372D" w:rsidRPr="001F7A80" w:rsidRDefault="00DB372D" w:rsidP="00DB372D">
      <w:pPr>
        <w:pStyle w:val="APISourceCode"/>
      </w:pPr>
      <w:r w:rsidRPr="001F7A80">
        <w:t xml:space="preserve">  "</w:t>
      </w:r>
      <w:proofErr w:type="spellStart"/>
      <w:r w:rsidRPr="001F7A80">
        <w:t>checkSum</w:t>
      </w:r>
      <w:proofErr w:type="spellEnd"/>
      <w:r w:rsidRPr="001F7A80">
        <w:t>": "336712dcc28554809c6aa9b02358de6f755164db",</w:t>
      </w:r>
    </w:p>
    <w:p w14:paraId="5B466470" w14:textId="77777777" w:rsidR="00DB372D" w:rsidRPr="001F7A80" w:rsidRDefault="00DB372D" w:rsidP="00DB372D">
      <w:pPr>
        <w:pStyle w:val="APISourceCode"/>
      </w:pPr>
      <w:r w:rsidRPr="001F7A80">
        <w:lastRenderedPageBreak/>
        <w:t xml:space="preserve">  "</w:t>
      </w:r>
      <w:proofErr w:type="spellStart"/>
      <w:r w:rsidRPr="001F7A80">
        <w:t>expireDate</w:t>
      </w:r>
      <w:proofErr w:type="spellEnd"/>
      <w:r w:rsidRPr="001F7A80">
        <w:t>": "20201231",</w:t>
      </w:r>
    </w:p>
    <w:p w14:paraId="3687F208" w14:textId="77777777" w:rsidR="00DB372D" w:rsidRPr="001F7A80" w:rsidRDefault="00DB372D" w:rsidP="00DB372D">
      <w:pPr>
        <w:pStyle w:val="APISourceCode"/>
      </w:pPr>
      <w:r w:rsidRPr="001F7A80">
        <w:t xml:space="preserve">  "exponent": "03",</w:t>
      </w:r>
    </w:p>
    <w:p w14:paraId="185CF27A"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40CEF66E" w14:textId="77777777" w:rsidR="00DB372D" w:rsidRPr="001F7A80" w:rsidRDefault="00DB372D" w:rsidP="00DB372D">
      <w:pPr>
        <w:pStyle w:val="APISourceCode"/>
      </w:pPr>
      <w:r w:rsidRPr="001F7A80">
        <w:t xml:space="preserve">  "modulus": "a99a6d3e071889ed9e3a0c391c69b0b804fc160b2b4bdd570c92dd5a0f45f53e8621f7c96c40224266735e1ee1b3c06238ae35046320fd8e81f8ceb3f8b4c97b940930a3ac5e790086dad41a6a4f5117ba1ce2438a51ac053eb002aed866d2c458fd73359021a12029a0c043045c11664fe0219ec63c10bf2155bb2784609a106421d45163799738c1c30909bb6c6fe52bbb76397b9740ce064a613ff8411185f08842a423ead20edffbff1cd6c3fe0c9821479199c26d8572cc8afff087a9c3",</w:t>
      </w:r>
    </w:p>
    <w:p w14:paraId="5ED0B812" w14:textId="77777777" w:rsidR="00DB372D" w:rsidRPr="001F7A80" w:rsidRDefault="00DB372D" w:rsidP="00DB372D">
      <w:pPr>
        <w:pStyle w:val="APISourceCode"/>
      </w:pPr>
      <w:r w:rsidRPr="001F7A80">
        <w:t xml:space="preserve">  "rid": "a000000004"</w:t>
      </w:r>
    </w:p>
    <w:p w14:paraId="083269C7" w14:textId="77777777" w:rsidR="00DB372D" w:rsidRPr="001F7A80" w:rsidRDefault="00DB372D" w:rsidP="00DB372D">
      <w:pPr>
        <w:pStyle w:val="APISourceCode"/>
      </w:pPr>
      <w:r w:rsidRPr="001F7A80">
        <w:t>}, {</w:t>
      </w:r>
    </w:p>
    <w:p w14:paraId="1110A59A"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46ADC229" w14:textId="77777777" w:rsidR="00DB372D" w:rsidRPr="001F7A80" w:rsidRDefault="00DB372D" w:rsidP="00DB372D">
      <w:pPr>
        <w:pStyle w:val="APISourceCode"/>
      </w:pPr>
      <w:r w:rsidRPr="001F7A80">
        <w:t xml:space="preserve">  "</w:t>
      </w:r>
      <w:proofErr w:type="spellStart"/>
      <w:r w:rsidRPr="001F7A80">
        <w:t>capkIdx</w:t>
      </w:r>
      <w:proofErr w:type="spellEnd"/>
      <w:r w:rsidRPr="001F7A80">
        <w:t>": 250,</w:t>
      </w:r>
    </w:p>
    <w:p w14:paraId="12FE8819" w14:textId="77777777" w:rsidR="00DB372D" w:rsidRPr="001F7A80" w:rsidRDefault="00DB372D" w:rsidP="00DB372D">
      <w:pPr>
        <w:pStyle w:val="APISourceCode"/>
      </w:pPr>
      <w:r w:rsidRPr="001F7A80">
        <w:t xml:space="preserve">  "</w:t>
      </w:r>
      <w:proofErr w:type="spellStart"/>
      <w:r w:rsidRPr="001F7A80">
        <w:t>checkSum</w:t>
      </w:r>
      <w:proofErr w:type="spellEnd"/>
      <w:r w:rsidRPr="001F7A80">
        <w:t>": "5bed4068d96ea16d2d77e03d6036fc7a160ea99c",</w:t>
      </w:r>
    </w:p>
    <w:p w14:paraId="49B7DB75"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2D6AF012" w14:textId="77777777" w:rsidR="00DB372D" w:rsidRPr="001F7A80" w:rsidRDefault="00DB372D" w:rsidP="00DB372D">
      <w:pPr>
        <w:pStyle w:val="APISourceCode"/>
      </w:pPr>
      <w:r w:rsidRPr="001F7A80">
        <w:t xml:space="preserve">  "exponent": "03",</w:t>
      </w:r>
    </w:p>
    <w:p w14:paraId="7A88B0D6"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68F4FAD3" w14:textId="77777777" w:rsidR="00DB372D" w:rsidRPr="001F7A80" w:rsidRDefault="00DB372D" w:rsidP="00DB372D">
      <w:pPr>
        <w:pStyle w:val="APISourceCode"/>
      </w:pPr>
      <w:r w:rsidRPr="001F7A80">
        <w:t xml:space="preserve">  "modulus": "a90fcd55aa2d5d9963e35ed0f440177699832f49c6bab15cdae5794be93f934d4462d5d12762e48c38ba83d8445deaa74195a301a102b2f114eada0d180ee5e7a5c73e0c4e11f67a43ddab5d55683b1474cc0627f44b8d3088a492ffaadad4f42422d0e7013536c3c49ad3d0fae96459b0f6b1b6056538a3d6d44640f94467b108867dec40faaecd740c00e2b7a8852d",</w:t>
      </w:r>
    </w:p>
    <w:p w14:paraId="19475EE0" w14:textId="77777777" w:rsidR="00DB372D" w:rsidRPr="001F7A80" w:rsidRDefault="00DB372D" w:rsidP="00DB372D">
      <w:pPr>
        <w:pStyle w:val="APISourceCode"/>
      </w:pPr>
      <w:r w:rsidRPr="001F7A80">
        <w:t xml:space="preserve">  "rid": "a000000004"</w:t>
      </w:r>
    </w:p>
    <w:p w14:paraId="620F7244" w14:textId="77777777" w:rsidR="00DB372D" w:rsidRPr="001F7A80" w:rsidRDefault="00DB372D" w:rsidP="00DB372D">
      <w:pPr>
        <w:pStyle w:val="APISourceCode"/>
      </w:pPr>
      <w:r w:rsidRPr="001F7A80">
        <w:t>}, {</w:t>
      </w:r>
    </w:p>
    <w:p w14:paraId="059F9211"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55B35736" w14:textId="77777777" w:rsidR="00DB372D" w:rsidRPr="001F7A80" w:rsidRDefault="00DB372D" w:rsidP="00DB372D">
      <w:pPr>
        <w:pStyle w:val="APISourceCode"/>
      </w:pPr>
      <w:r w:rsidRPr="001F7A80">
        <w:t xml:space="preserve">  "</w:t>
      </w:r>
      <w:proofErr w:type="spellStart"/>
      <w:r w:rsidRPr="001F7A80">
        <w:t>capkIdx</w:t>
      </w:r>
      <w:proofErr w:type="spellEnd"/>
      <w:r w:rsidRPr="001F7A80">
        <w:t>": 254,</w:t>
      </w:r>
    </w:p>
    <w:p w14:paraId="5C25A5EE" w14:textId="77777777" w:rsidR="00DB372D" w:rsidRPr="001F7A80" w:rsidRDefault="00DB372D" w:rsidP="00DB372D">
      <w:pPr>
        <w:pStyle w:val="APISourceCode"/>
      </w:pPr>
      <w:r w:rsidRPr="001F7A80">
        <w:t xml:space="preserve">  "</w:t>
      </w:r>
      <w:proofErr w:type="spellStart"/>
      <w:r w:rsidRPr="001F7A80">
        <w:t>checkSum</w:t>
      </w:r>
      <w:proofErr w:type="spellEnd"/>
      <w:r w:rsidRPr="001F7A80">
        <w:t>": "9a295b05fb390ef7923f57618a9fda2941fc34e0",</w:t>
      </w:r>
    </w:p>
    <w:p w14:paraId="2B5B8A35"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71D1D88F" w14:textId="77777777" w:rsidR="00DB372D" w:rsidRPr="001F7A80" w:rsidRDefault="00DB372D" w:rsidP="00DB372D">
      <w:pPr>
        <w:pStyle w:val="APISourceCode"/>
      </w:pPr>
      <w:r w:rsidRPr="001F7A80">
        <w:t xml:space="preserve">  "exponent": "03",</w:t>
      </w:r>
    </w:p>
    <w:p w14:paraId="1A6DE6D4"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053D16AE" w14:textId="77777777" w:rsidR="00DB372D" w:rsidRPr="001F7A80" w:rsidRDefault="00DB372D" w:rsidP="00DB372D">
      <w:pPr>
        <w:pStyle w:val="APISourceCode"/>
      </w:pPr>
      <w:r w:rsidRPr="001F7A80">
        <w:t xml:space="preserve">  "modulus": "a653eac1c0f786c8724f737f172997d63d1c3251c44402049b865bae877d0f398cbfbe8a6035e24afa086befde9351e54b95708ee672f0968bcd50dce40f783322b2aba04ef137ef18abf03c7dbc5813aeaef3aa7797ba15df7d5ba1cbaf7fd520b5a482d8d3fee105077871113e23a49af3926554a70fe10ed728cf793b62a1",</w:t>
      </w:r>
    </w:p>
    <w:p w14:paraId="139BC584" w14:textId="77777777" w:rsidR="00DB372D" w:rsidRPr="001F7A80" w:rsidRDefault="00DB372D" w:rsidP="00DB372D">
      <w:pPr>
        <w:pStyle w:val="APISourceCode"/>
      </w:pPr>
      <w:r w:rsidRPr="001F7A80">
        <w:t xml:space="preserve">  "rid": "a000000004"</w:t>
      </w:r>
    </w:p>
    <w:p w14:paraId="59F5042F" w14:textId="77777777" w:rsidR="00DB372D" w:rsidRPr="001F7A80" w:rsidRDefault="00DB372D" w:rsidP="00DB372D">
      <w:pPr>
        <w:pStyle w:val="APISourceCode"/>
      </w:pPr>
      <w:r w:rsidRPr="001F7A80">
        <w:t>}, {</w:t>
      </w:r>
    </w:p>
    <w:p w14:paraId="27AE77DC" w14:textId="77777777" w:rsidR="00DB372D" w:rsidRPr="001F7A80" w:rsidRDefault="00DB372D" w:rsidP="00DB372D">
      <w:pPr>
        <w:pStyle w:val="APISourceCode"/>
      </w:pPr>
      <w:r w:rsidRPr="001F7A80">
        <w:t xml:space="preserve">  "</w:t>
      </w:r>
      <w:proofErr w:type="spellStart"/>
      <w:r w:rsidRPr="001F7A80">
        <w:t>arithInd</w:t>
      </w:r>
      <w:proofErr w:type="spellEnd"/>
      <w:r w:rsidRPr="001F7A80">
        <w:t>": 1,</w:t>
      </w:r>
    </w:p>
    <w:p w14:paraId="6B390544" w14:textId="77777777" w:rsidR="00DB372D" w:rsidRPr="001F7A80" w:rsidRDefault="00DB372D" w:rsidP="00DB372D">
      <w:pPr>
        <w:pStyle w:val="APISourceCode"/>
      </w:pPr>
      <w:r w:rsidRPr="001F7A80">
        <w:t xml:space="preserve">  "</w:t>
      </w:r>
      <w:proofErr w:type="spellStart"/>
      <w:r w:rsidRPr="001F7A80">
        <w:t>capkIdx</w:t>
      </w:r>
      <w:proofErr w:type="spellEnd"/>
      <w:r w:rsidRPr="001F7A80">
        <w:t>": 239,</w:t>
      </w:r>
    </w:p>
    <w:p w14:paraId="058BF373" w14:textId="77777777" w:rsidR="00DB372D" w:rsidRPr="001F7A80" w:rsidRDefault="00DB372D" w:rsidP="00DB372D">
      <w:pPr>
        <w:pStyle w:val="APISourceCode"/>
      </w:pPr>
      <w:r w:rsidRPr="001F7A80">
        <w:t xml:space="preserve">  "</w:t>
      </w:r>
      <w:proofErr w:type="spellStart"/>
      <w:r w:rsidRPr="001F7A80">
        <w:t>checkSum</w:t>
      </w:r>
      <w:proofErr w:type="spellEnd"/>
      <w:r w:rsidRPr="001F7A80">
        <w:t>": "21766ebb0ee122afb65d7845b73db46bab65427a",</w:t>
      </w:r>
    </w:p>
    <w:p w14:paraId="65072C10" w14:textId="77777777" w:rsidR="00DB372D" w:rsidRPr="001F7A80" w:rsidRDefault="00DB372D" w:rsidP="00DB372D">
      <w:pPr>
        <w:pStyle w:val="APISourceCode"/>
      </w:pPr>
      <w:r w:rsidRPr="001F7A80">
        <w:t xml:space="preserve">  "</w:t>
      </w:r>
      <w:proofErr w:type="spellStart"/>
      <w:r w:rsidRPr="001F7A80">
        <w:t>expireDate</w:t>
      </w:r>
      <w:proofErr w:type="spellEnd"/>
      <w:r w:rsidRPr="001F7A80">
        <w:t>": "20201231",</w:t>
      </w:r>
    </w:p>
    <w:p w14:paraId="5F323EDF" w14:textId="77777777" w:rsidR="00DB372D" w:rsidRPr="001F7A80" w:rsidRDefault="00DB372D" w:rsidP="00DB372D">
      <w:pPr>
        <w:pStyle w:val="APISourceCode"/>
      </w:pPr>
      <w:r w:rsidRPr="001F7A80">
        <w:t xml:space="preserve">  "exponent": "03",</w:t>
      </w:r>
    </w:p>
    <w:p w14:paraId="25A2E1C8" w14:textId="77777777" w:rsidR="00DB372D" w:rsidRPr="001F7A80" w:rsidRDefault="00DB372D" w:rsidP="00DB372D">
      <w:pPr>
        <w:pStyle w:val="APISourceCode"/>
      </w:pPr>
      <w:r w:rsidRPr="001F7A80">
        <w:t xml:space="preserve">  "</w:t>
      </w:r>
      <w:proofErr w:type="spellStart"/>
      <w:r w:rsidRPr="001F7A80">
        <w:t>hashInd</w:t>
      </w:r>
      <w:proofErr w:type="spellEnd"/>
      <w:r w:rsidRPr="001F7A80">
        <w:t>": 1,</w:t>
      </w:r>
    </w:p>
    <w:p w14:paraId="74BC774A" w14:textId="77777777" w:rsidR="00DB372D" w:rsidRPr="001F7A80" w:rsidRDefault="00DB372D" w:rsidP="00DB372D">
      <w:pPr>
        <w:pStyle w:val="APISourceCode"/>
      </w:pPr>
      <w:r w:rsidRPr="001F7A80">
        <w:lastRenderedPageBreak/>
        <w:t xml:space="preserve">  "modulus": "a191cb87473f29349b5d60a88b3eaee0973aa6f1a082f358d849fddff9c091f899eda9792caf09ef28f5d22404b88a2293eebbc1949c43bea4d60cfd879a1539544e09e0f09f60f065b2bf2a13ecc705f3d468b9d33ae77ad9d3f19ca40f23dcf5eb7c04dc8f69eba565b1ebcb4686cd274785530ff6f6e9ee43aa43fdb02ce00daec15c7b8fd6a9b394baba419d3f6dc85e16569be8e76989688efea2df22ff7d35c043338deaa982a02b866de5328519ebbcd6f03cdd686673847f84db651ab86c28cf1462562c577b853564a290c8556d818531268d25cc98a4cc6a0bdfffda2dcca3a94c998559e307fddf915006d9a987b07ddaeb3b",</w:t>
      </w:r>
    </w:p>
    <w:p w14:paraId="7D395694" w14:textId="77777777" w:rsidR="00DB372D" w:rsidRPr="001F7A80" w:rsidRDefault="00DB372D" w:rsidP="00DB372D">
      <w:pPr>
        <w:pStyle w:val="APISourceCode"/>
      </w:pPr>
      <w:r w:rsidRPr="001F7A80">
        <w:t xml:space="preserve">  "rid": "a000000004"</w:t>
      </w:r>
    </w:p>
    <w:p w14:paraId="1BBB5FFB" w14:textId="77777777" w:rsidR="00DB372D" w:rsidRPr="003941C2" w:rsidRDefault="00DB372D" w:rsidP="00DB372D">
      <w:pPr>
        <w:pStyle w:val="APISourceCode"/>
      </w:pPr>
      <w:r w:rsidRPr="001F7A80">
        <w:t>}</w:t>
      </w:r>
    </w:p>
    <w:p w14:paraId="437F6585" w14:textId="0698B8AA" w:rsidR="009C7124" w:rsidRDefault="00DB372D" w:rsidP="00DB372D">
      <w:pPr>
        <w:rPr>
          <w:rFonts w:cs="Arial"/>
          <w:color w:val="FF0000"/>
        </w:rPr>
      </w:pPr>
      <w:r w:rsidRPr="00DB372D">
        <w:rPr>
          <w:rFonts w:cs="Arial"/>
          <w:b/>
          <w:color w:val="FF0000"/>
        </w:rPr>
        <w:t>Note:</w:t>
      </w:r>
      <w:r w:rsidRPr="00DB372D">
        <w:rPr>
          <w:rFonts w:cs="Arial"/>
          <w:color w:val="FF0000"/>
        </w:rPr>
        <w:t xml:space="preserve"> </w:t>
      </w:r>
      <w:proofErr w:type="spellStart"/>
      <w:r w:rsidRPr="00DB372D">
        <w:rPr>
          <w:rFonts w:cs="Arial"/>
          <w:color w:val="FF0000"/>
        </w:rPr>
        <w:t>CapkIdx</w:t>
      </w:r>
      <w:proofErr w:type="spellEnd"/>
      <w:r w:rsidRPr="00DB372D">
        <w:rPr>
          <w:rFonts w:cs="Arial"/>
          <w:color w:val="FF0000"/>
        </w:rPr>
        <w:t xml:space="preserve"> is int type in above list. For </w:t>
      </w:r>
      <w:proofErr w:type="gramStart"/>
      <w:r w:rsidRPr="00DB372D">
        <w:rPr>
          <w:rFonts w:cs="Arial"/>
          <w:color w:val="FF0000"/>
        </w:rPr>
        <w:t>example</w:t>
      </w:r>
      <w:proofErr w:type="gramEnd"/>
      <w:r w:rsidR="00117D63">
        <w:rPr>
          <w:rFonts w:cs="Arial" w:hint="eastAsia"/>
          <w:color w:val="FF0000"/>
        </w:rPr>
        <w:t xml:space="preserve"> </w:t>
      </w:r>
      <w:r w:rsidRPr="00DB372D">
        <w:rPr>
          <w:rFonts w:cs="Arial"/>
          <w:color w:val="FF0000"/>
        </w:rPr>
        <w:t>239(int) = 0</w:t>
      </w:r>
      <w:proofErr w:type="gramStart"/>
      <w:r w:rsidRPr="00DB372D">
        <w:rPr>
          <w:rFonts w:cs="Arial"/>
          <w:color w:val="FF0000"/>
        </w:rPr>
        <w:t>xEF(</w:t>
      </w:r>
      <w:proofErr w:type="gramEnd"/>
      <w:r w:rsidRPr="00DB372D">
        <w:rPr>
          <w:rFonts w:cs="Arial"/>
          <w:color w:val="FF0000"/>
        </w:rPr>
        <w:t>Hexadecimal)</w:t>
      </w:r>
    </w:p>
    <w:p w14:paraId="26E512B3" w14:textId="77777777" w:rsidR="00DB372D" w:rsidRPr="00DB372D" w:rsidRDefault="00DB372D" w:rsidP="00DB372D">
      <w:pPr>
        <w:rPr>
          <w:rFonts w:cs="Arial"/>
        </w:rPr>
      </w:pPr>
    </w:p>
    <w:p w14:paraId="7294FB4B" w14:textId="77777777" w:rsidR="00DB372D" w:rsidRDefault="00DB372D">
      <w:pPr>
        <w:widowControl/>
        <w:spacing w:before="0" w:beforeAutospacing="0" w:after="200" w:afterAutospacing="0" w:line="276" w:lineRule="auto"/>
        <w:jc w:val="left"/>
        <w:rPr>
          <w:rFonts w:eastAsia="Arial" w:cs="Arial"/>
          <w:b/>
          <w:color w:val="auto"/>
          <w:kern w:val="0"/>
          <w:sz w:val="28"/>
          <w:szCs w:val="28"/>
        </w:rPr>
      </w:pPr>
      <w:r>
        <w:br w:type="page"/>
      </w:r>
    </w:p>
    <w:p w14:paraId="75B0CACD" w14:textId="77777777" w:rsidR="009E3C19" w:rsidRDefault="009E3C19" w:rsidP="009E3C19">
      <w:pPr>
        <w:pStyle w:val="NEXGOHEAD2"/>
      </w:pPr>
      <w:bookmarkStart w:id="39" w:name="_Toc217913517"/>
      <w:bookmarkStart w:id="40" w:name="_Toc219291319"/>
      <w:r>
        <w:lastRenderedPageBreak/>
        <w:t>Test cases</w:t>
      </w:r>
      <w:bookmarkEnd w:id="39"/>
      <w:bookmarkEnd w:id="40"/>
    </w:p>
    <w:p w14:paraId="1A6102ED" w14:textId="77777777" w:rsidR="009E3C19" w:rsidRPr="00C439C1" w:rsidRDefault="009E3C19" w:rsidP="009E3C19">
      <w:pPr>
        <w:pStyle w:val="NEXGOHEAD3"/>
        <w:ind w:left="537" w:hanging="537"/>
      </w:pPr>
      <w:bookmarkStart w:id="41" w:name="_Toc213853872"/>
      <w:bookmarkStart w:id="42" w:name="_Toc217913518"/>
      <w:bookmarkStart w:id="43" w:name="_Toc219291320"/>
      <w:r w:rsidRPr="00A6253B">
        <w:t>MCD</w:t>
      </w:r>
      <w:proofErr w:type="gramStart"/>
      <w:r w:rsidRPr="00A6253B">
        <w:t>03.Test.07.Scenario</w:t>
      </w:r>
      <w:proofErr w:type="gramEnd"/>
      <w:r w:rsidRPr="00A6253B">
        <w:t>.01</w:t>
      </w:r>
      <w:bookmarkEnd w:id="41"/>
      <w:bookmarkEnd w:id="42"/>
      <w:bookmarkEnd w:id="43"/>
    </w:p>
    <w:p w14:paraId="16B9F9AB" w14:textId="77777777" w:rsidR="009E3C19" w:rsidRPr="00C439C1" w:rsidRDefault="009E3C19" w:rsidP="009E3C19">
      <w:pPr>
        <w:pStyle w:val="NEXGOHEAD4"/>
        <w:ind w:left="564" w:hanging="564"/>
        <w:rPr>
          <w:lang w:val="en-GB"/>
        </w:rPr>
      </w:pPr>
      <w:r>
        <w:rPr>
          <w:rFonts w:hint="eastAsia"/>
          <w:lang w:val="en-GB"/>
        </w:rPr>
        <w:t>Question</w:t>
      </w:r>
    </w:p>
    <w:p w14:paraId="77ABD81B" w14:textId="5F1DA98F" w:rsidR="009E3C19" w:rsidRDefault="009E3C19" w:rsidP="009E3C19">
      <w:pPr>
        <w:pStyle w:val="WrongNotes"/>
        <w:rPr>
          <w:lang w:val="en-GB"/>
        </w:rPr>
      </w:pPr>
      <w:bookmarkStart w:id="44" w:name="_Toc213853874"/>
      <w:r>
        <w:rPr>
          <w:rFonts w:hint="eastAsia"/>
          <w:lang w:val="en-GB"/>
        </w:rPr>
        <w:t>In First GEN AC, TVR Byte 3, bit 8(Cardholder verification was not successful) = 1</w:t>
      </w:r>
    </w:p>
    <w:p w14:paraId="168E6C7C" w14:textId="02D6B0AB" w:rsidR="009E3C19" w:rsidRDefault="009E3C19" w:rsidP="009E3C19">
      <w:pPr>
        <w:pStyle w:val="WrongNotes"/>
        <w:rPr>
          <w:lang w:val="en-GB"/>
        </w:rPr>
      </w:pPr>
      <w:r>
        <w:rPr>
          <w:rFonts w:hint="eastAsia"/>
          <w:lang w:val="en-GB"/>
        </w:rPr>
        <w:t>In First GEN AC, CVM Results = 3F0001</w:t>
      </w:r>
    </w:p>
    <w:p w14:paraId="70E4A171" w14:textId="77777777" w:rsidR="009E3C19" w:rsidRPr="00F64D13" w:rsidRDefault="009E3C19" w:rsidP="009E3C19">
      <w:pPr>
        <w:rPr>
          <w:color w:val="00B050"/>
          <w:lang w:val="en-GB"/>
        </w:rPr>
      </w:pPr>
      <w:r w:rsidRPr="00F64D13">
        <w:rPr>
          <w:rFonts w:hint="eastAsia"/>
          <w:color w:val="00B050"/>
          <w:lang w:val="en-GB"/>
        </w:rPr>
        <w:t>Solution:</w:t>
      </w:r>
    </w:p>
    <w:p w14:paraId="0E12686F" w14:textId="77777777" w:rsidR="009E3C19" w:rsidRDefault="009E3C19" w:rsidP="009E3C19">
      <w:r>
        <w:rPr>
          <w:rFonts w:hint="eastAsia"/>
        </w:rPr>
        <w:t xml:space="preserve">Set the value of DF8118 to </w:t>
      </w:r>
      <w:r>
        <w:t>“</w:t>
      </w:r>
      <w:r>
        <w:rPr>
          <w:rFonts w:hint="eastAsia"/>
        </w:rPr>
        <w:t>40</w:t>
      </w:r>
      <w:r>
        <w:t>”</w:t>
      </w:r>
      <w:r>
        <w:rPr>
          <w:rFonts w:hint="eastAsia"/>
        </w:rPr>
        <w:t xml:space="preserve"> to support Online PIN only.</w:t>
      </w:r>
    </w:p>
    <w:p w14:paraId="733D31E1" w14:textId="77777777" w:rsidR="009E3C19" w:rsidRPr="009C3074" w:rsidRDefault="009E3C19" w:rsidP="009E3C19">
      <w:r>
        <w:rPr>
          <w:rFonts w:hint="eastAsia"/>
        </w:rPr>
        <w:t xml:space="preserve">Example code for Android device </w:t>
      </w:r>
    </w:p>
    <w:p w14:paraId="0DAF707D" w14:textId="77777777" w:rsidR="009E3C19" w:rsidRPr="00EC2539" w:rsidRDefault="009E3C19" w:rsidP="009E3C19">
      <w:pPr>
        <w:pStyle w:val="APISourceCode"/>
        <w:rPr>
          <w:rFonts w:eastAsiaTheme="minorEastAsia"/>
        </w:rPr>
      </w:pPr>
      <w:r w:rsidRPr="00F82615">
        <w:t>emvHandler.setTlv(ConvertUtils.hexString2Bytes(""</w:t>
      </w:r>
      <w:proofErr w:type="gramStart"/>
      <w:r w:rsidRPr="00F82615">
        <w:t>),ConvertUtils.hexString</w:t>
      </w:r>
      <w:proofErr w:type="gramEnd"/>
      <w:r w:rsidRPr="00F82615">
        <w:t>2</w:t>
      </w:r>
      <w:proofErr w:type="gramStart"/>
      <w:r w:rsidRPr="00F82615">
        <w:t>Bytes(</w:t>
      </w:r>
      <w:proofErr w:type="gramEnd"/>
      <w:r w:rsidRPr="00F82615">
        <w:t>"</w:t>
      </w:r>
      <w:r>
        <w:rPr>
          <w:rFonts w:eastAsiaTheme="minorEastAsia" w:hint="eastAsia"/>
        </w:rPr>
        <w:t>40</w:t>
      </w:r>
      <w:r w:rsidRPr="00F82615">
        <w:t>"));</w:t>
      </w:r>
      <w:bookmarkEnd w:id="44"/>
    </w:p>
    <w:p w14:paraId="1E7B26AE" w14:textId="5D482207" w:rsidR="009E3C19" w:rsidRPr="00EC2539" w:rsidRDefault="009E3C19" w:rsidP="009E3C19">
      <w:pPr>
        <w:rPr>
          <w:lang w:val="en-GB"/>
        </w:rPr>
      </w:pPr>
    </w:p>
    <w:p w14:paraId="5C3F5ED1" w14:textId="77777777" w:rsidR="009E3C19" w:rsidRDefault="009E3C19">
      <w:pPr>
        <w:widowControl/>
        <w:spacing w:before="0" w:beforeAutospacing="0" w:after="200" w:afterAutospacing="0" w:line="276" w:lineRule="auto"/>
        <w:jc w:val="left"/>
        <w:rPr>
          <w:rFonts w:eastAsia="Arial Unicode MS" w:cs="Arial"/>
          <w:b/>
          <w:color w:val="auto"/>
          <w:kern w:val="0"/>
          <w:sz w:val="24"/>
          <w:szCs w:val="24"/>
        </w:rPr>
      </w:pPr>
      <w:bookmarkStart w:id="45" w:name="_Toc213853876"/>
      <w:bookmarkStart w:id="46" w:name="_Toc217913519"/>
      <w:r>
        <w:br w:type="page"/>
      </w:r>
    </w:p>
    <w:p w14:paraId="7587AEAF" w14:textId="334E41CF" w:rsidR="009E3C19" w:rsidRPr="00E271AE" w:rsidRDefault="009E3C19" w:rsidP="009E3C19">
      <w:pPr>
        <w:pStyle w:val="NEXGOHEAD3"/>
        <w:ind w:left="537" w:hanging="537"/>
      </w:pPr>
      <w:bookmarkStart w:id="47" w:name="_Toc219291321"/>
      <w:r w:rsidRPr="00E271AE">
        <w:lastRenderedPageBreak/>
        <w:t>MCD</w:t>
      </w:r>
      <w:proofErr w:type="gramStart"/>
      <w:r w:rsidRPr="00E271AE">
        <w:t>19.Test.04.Scenario</w:t>
      </w:r>
      <w:proofErr w:type="gramEnd"/>
      <w:r w:rsidRPr="00E271AE">
        <w:t>.01</w:t>
      </w:r>
      <w:bookmarkEnd w:id="45"/>
      <w:bookmarkEnd w:id="46"/>
      <w:bookmarkEnd w:id="47"/>
    </w:p>
    <w:p w14:paraId="714568BB" w14:textId="77777777" w:rsidR="009E3C19" w:rsidRDefault="009E3C19" w:rsidP="009E3C19">
      <w:pPr>
        <w:pStyle w:val="NEXGOHEAD4"/>
        <w:ind w:left="564" w:hanging="564"/>
      </w:pPr>
      <w:r>
        <w:rPr>
          <w:rFonts w:hint="eastAsia"/>
        </w:rPr>
        <w:t>Question</w:t>
      </w:r>
    </w:p>
    <w:p w14:paraId="0ECFC333" w14:textId="77777777" w:rsidR="009E3C19" w:rsidRDefault="009E3C19" w:rsidP="009E3C19">
      <w:r>
        <w:t>To ensure that the terminal correctly transmits Tag 9F33 (Terminal Capabilities)</w:t>
      </w:r>
    </w:p>
    <w:p w14:paraId="53803958" w14:textId="06254FBF" w:rsidR="009E3C19" w:rsidRPr="00F64D13" w:rsidRDefault="009E3C19" w:rsidP="009E3C19">
      <w:pPr>
        <w:rPr>
          <w:color w:val="00B050"/>
        </w:rPr>
      </w:pPr>
      <w:r w:rsidRPr="00F64D13">
        <w:rPr>
          <w:rFonts w:hint="eastAsia"/>
          <w:color w:val="00B050"/>
        </w:rPr>
        <w:t>Solution</w:t>
      </w:r>
      <w:r>
        <w:rPr>
          <w:rFonts w:hint="eastAsia"/>
          <w:color w:val="00B050"/>
        </w:rPr>
        <w:t>:</w:t>
      </w:r>
    </w:p>
    <w:p w14:paraId="7924B92F" w14:textId="77777777" w:rsidR="009E3C19" w:rsidRDefault="009E3C19" w:rsidP="009E3C19">
      <w:r>
        <w:rPr>
          <w:rFonts w:hint="eastAsia"/>
        </w:rPr>
        <w:t xml:space="preserve">Set the byte 2 of Tag 9F33 to </w:t>
      </w:r>
      <w:r>
        <w:t>“</w:t>
      </w:r>
      <w:r>
        <w:rPr>
          <w:rFonts w:hint="eastAsia"/>
        </w:rPr>
        <w:t>08</w:t>
      </w:r>
      <w:r>
        <w:t>”</w:t>
      </w:r>
      <w:r>
        <w:rPr>
          <w:rFonts w:hint="eastAsia"/>
        </w:rPr>
        <w:t>.</w:t>
      </w:r>
    </w:p>
    <w:p w14:paraId="10E14693" w14:textId="77777777" w:rsidR="009E3C19" w:rsidRDefault="009E3C19" w:rsidP="009E3C19">
      <w:r>
        <w:rPr>
          <w:rFonts w:hint="eastAsia"/>
        </w:rPr>
        <w:t>Example code for Android Device</w:t>
      </w:r>
    </w:p>
    <w:p w14:paraId="2D5D2AAE"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6A3B0E4E" w14:textId="77777777" w:rsidR="009E3C19" w:rsidRPr="00EC2539" w:rsidRDefault="009E3C19" w:rsidP="009E3C19">
      <w:pPr>
        <w:pStyle w:val="APISourceCode"/>
        <w:rPr>
          <w:rFonts w:eastAsiaTheme="minorEastAsia"/>
        </w:rPr>
      </w:pPr>
      <w:r w:rsidRPr="00F82615">
        <w:t>emvHandler.setTlv(ConvertUtils.hexString2Bytes("9F33"</w:t>
      </w:r>
      <w:proofErr w:type="gramStart"/>
      <w:r w:rsidRPr="00F82615">
        <w:t>),ConvertUtils.hexString</w:t>
      </w:r>
      <w:proofErr w:type="gramEnd"/>
      <w:r w:rsidRPr="00F82615">
        <w:t>2Bytes("</w:t>
      </w:r>
      <w:r w:rsidRPr="00F82615">
        <w:rPr>
          <w:rFonts w:hint="eastAsia"/>
        </w:rPr>
        <w:t>E</w:t>
      </w:r>
      <w:r w:rsidRPr="00F82615">
        <w:t>0</w:t>
      </w:r>
      <w:r w:rsidRPr="00F82615">
        <w:rPr>
          <w:rFonts w:hint="eastAsia"/>
        </w:rPr>
        <w:t>0</w:t>
      </w:r>
      <w:r w:rsidRPr="00F82615">
        <w:t>8C8"));</w:t>
      </w:r>
    </w:p>
    <w:p w14:paraId="6889663E" w14:textId="77777777" w:rsidR="009E3C19" w:rsidRDefault="009E3C19" w:rsidP="009E3C19">
      <w:pPr>
        <w:widowControl/>
        <w:spacing w:before="0" w:beforeAutospacing="0" w:after="200" w:afterAutospacing="0" w:line="276" w:lineRule="auto"/>
        <w:jc w:val="left"/>
        <w:rPr>
          <w:rFonts w:eastAsia="Arial" w:cs="Arial"/>
          <w:b/>
          <w:color w:val="auto"/>
          <w:kern w:val="0"/>
          <w:sz w:val="28"/>
          <w:szCs w:val="28"/>
        </w:rPr>
      </w:pPr>
      <w:r>
        <w:br w:type="page"/>
      </w:r>
    </w:p>
    <w:p w14:paraId="7A244F0F" w14:textId="77777777" w:rsidR="009E3C19" w:rsidRDefault="009E3C19" w:rsidP="009E3C19">
      <w:pPr>
        <w:pStyle w:val="NEXGOHEAD3"/>
        <w:ind w:left="537" w:hanging="537"/>
      </w:pPr>
      <w:bookmarkStart w:id="48" w:name="_Toc213853880"/>
      <w:bookmarkStart w:id="49" w:name="_Toc217913520"/>
      <w:bookmarkStart w:id="50" w:name="_Toc219291322"/>
      <w:r w:rsidRPr="00C455C3">
        <w:lastRenderedPageBreak/>
        <w:t>MCD</w:t>
      </w:r>
      <w:proofErr w:type="gramStart"/>
      <w:r w:rsidRPr="00C455C3">
        <w:t>55.Test.01.Scenario</w:t>
      </w:r>
      <w:proofErr w:type="gramEnd"/>
      <w:r w:rsidRPr="00C455C3">
        <w:t>.01</w:t>
      </w:r>
      <w:bookmarkEnd w:id="48"/>
      <w:bookmarkEnd w:id="49"/>
      <w:bookmarkEnd w:id="50"/>
    </w:p>
    <w:p w14:paraId="5DF9D9EC" w14:textId="77777777" w:rsidR="009E3C19" w:rsidRDefault="009E3C19" w:rsidP="009E3C19">
      <w:pPr>
        <w:pStyle w:val="NEXGOHEAD4"/>
        <w:ind w:left="564" w:hanging="564"/>
      </w:pPr>
      <w:r>
        <w:rPr>
          <w:rFonts w:hint="eastAsia"/>
        </w:rPr>
        <w:t>Question</w:t>
      </w:r>
    </w:p>
    <w:p w14:paraId="552A2D17" w14:textId="77777777" w:rsidR="009E3C19" w:rsidRDefault="009E3C19" w:rsidP="009E3C19">
      <w:r>
        <w:t>To ensure that the terminal correctly manages DE 48 SE 22 (Multi-Purpose Merchant Indicator) in Single Tap and PIN request messages</w:t>
      </w:r>
    </w:p>
    <w:p w14:paraId="4E10BCF2" w14:textId="77777777" w:rsidR="009E3C19" w:rsidRPr="00F64D13" w:rsidRDefault="009E3C19" w:rsidP="009E3C19">
      <w:pPr>
        <w:rPr>
          <w:color w:val="00B050"/>
        </w:rPr>
      </w:pPr>
      <w:r w:rsidRPr="00F64D13">
        <w:rPr>
          <w:rFonts w:hint="eastAsia"/>
          <w:color w:val="00B050"/>
        </w:rPr>
        <w:t>Solution:</w:t>
      </w:r>
    </w:p>
    <w:p w14:paraId="732D77D6"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325B4A79" w14:textId="77777777" w:rsidR="009E3C19" w:rsidRPr="00EC2539" w:rsidRDefault="009E3C19" w:rsidP="009E3C19">
      <w:pPr>
        <w:pStyle w:val="APISourceCode"/>
        <w:rPr>
          <w:rFonts w:eastAsiaTheme="minorEastAsia"/>
        </w:rPr>
      </w:pPr>
      <w:r w:rsidRPr="00F82615">
        <w:t>emvHandler.setTlv(ConvertUtils.</w:t>
      </w:r>
      <w:r w:rsidRPr="00F82615">
        <w:rPr>
          <w:i/>
          <w:iCs/>
        </w:rPr>
        <w:t>hexString2Bytes</w:t>
      </w:r>
      <w:r w:rsidRPr="00F82615">
        <w:t>("DF8119"</w:t>
      </w:r>
      <w:proofErr w:type="gramStart"/>
      <w:r w:rsidRPr="00F82615">
        <w:t>),ConvertUtils.</w:t>
      </w:r>
      <w:r w:rsidRPr="00F82615">
        <w:rPr>
          <w:i/>
          <w:iCs/>
        </w:rPr>
        <w:t>hexString</w:t>
      </w:r>
      <w:proofErr w:type="gramEnd"/>
      <w:r w:rsidRPr="00F82615">
        <w:rPr>
          <w:i/>
          <w:iCs/>
        </w:rPr>
        <w:t>2</w:t>
      </w:r>
      <w:proofErr w:type="gramStart"/>
      <w:r w:rsidRPr="00F82615">
        <w:rPr>
          <w:i/>
          <w:iCs/>
        </w:rPr>
        <w:t>Bytes</w:t>
      </w:r>
      <w:r w:rsidRPr="00F82615">
        <w:t>(</w:t>
      </w:r>
      <w:proofErr w:type="gramEnd"/>
      <w:r w:rsidRPr="00F82615">
        <w:t>"08"));</w:t>
      </w:r>
    </w:p>
    <w:p w14:paraId="593F4991" w14:textId="77777777" w:rsidR="009E3C19" w:rsidRDefault="009E3C19" w:rsidP="009E3C19">
      <w:pPr>
        <w:widowControl/>
        <w:spacing w:before="0" w:beforeAutospacing="0" w:after="200" w:afterAutospacing="0" w:line="276" w:lineRule="auto"/>
        <w:jc w:val="left"/>
        <w:rPr>
          <w:rFonts w:eastAsia="Arial" w:cs="Arial"/>
          <w:b/>
          <w:color w:val="auto"/>
          <w:kern w:val="0"/>
          <w:sz w:val="28"/>
          <w:szCs w:val="28"/>
        </w:rPr>
      </w:pPr>
      <w:r>
        <w:br w:type="page"/>
      </w:r>
    </w:p>
    <w:p w14:paraId="6BF61B3C" w14:textId="77777777" w:rsidR="009E3C19" w:rsidRDefault="009E3C19" w:rsidP="009E3C19">
      <w:pPr>
        <w:pStyle w:val="NEXGOHEAD3"/>
        <w:ind w:left="537" w:hanging="537"/>
      </w:pPr>
      <w:bookmarkStart w:id="51" w:name="_Toc213853884"/>
      <w:bookmarkStart w:id="52" w:name="_Toc217913521"/>
      <w:bookmarkStart w:id="53" w:name="_Toc219291323"/>
      <w:r w:rsidRPr="00E06C0D">
        <w:lastRenderedPageBreak/>
        <w:t>MCM</w:t>
      </w:r>
      <w:proofErr w:type="gramStart"/>
      <w:r w:rsidRPr="00E06C0D">
        <w:t>01.Test.01.Scenario</w:t>
      </w:r>
      <w:proofErr w:type="gramEnd"/>
      <w:r w:rsidRPr="00E06C0D">
        <w:t>.01</w:t>
      </w:r>
      <w:bookmarkEnd w:id="51"/>
      <w:bookmarkEnd w:id="52"/>
      <w:bookmarkEnd w:id="53"/>
    </w:p>
    <w:p w14:paraId="5B7FCBA6" w14:textId="77777777" w:rsidR="009E3C19" w:rsidRDefault="009E3C19" w:rsidP="009E3C19">
      <w:pPr>
        <w:pStyle w:val="NEXGOHEAD4"/>
        <w:ind w:left="564" w:hanging="564"/>
      </w:pPr>
      <w:r>
        <w:rPr>
          <w:rFonts w:hint="eastAsia"/>
        </w:rPr>
        <w:t>Question</w:t>
      </w:r>
    </w:p>
    <w:p w14:paraId="50B48D13" w14:textId="1E5373CA" w:rsidR="009E3C19" w:rsidRDefault="009E3C19" w:rsidP="009E3C19">
      <w:pPr>
        <w:pStyle w:val="WrongNotes"/>
      </w:pPr>
      <w:r>
        <w:rPr>
          <w:rFonts w:hint="eastAsia"/>
        </w:rPr>
        <w:t>The terminal informs the cardholder that the transaction is approved</w:t>
      </w:r>
    </w:p>
    <w:p w14:paraId="3994EFB7" w14:textId="77777777" w:rsidR="009E3C19" w:rsidRDefault="009E3C19" w:rsidP="009E3C19">
      <w:pPr>
        <w:pStyle w:val="WrongNotes"/>
      </w:pPr>
      <w:proofErr w:type="spellStart"/>
      <w:r>
        <w:rPr>
          <w:rFonts w:hint="eastAsia"/>
        </w:rPr>
        <w:t>Emv</w:t>
      </w:r>
      <w:proofErr w:type="spellEnd"/>
      <w:r>
        <w:rPr>
          <w:rFonts w:hint="eastAsia"/>
        </w:rPr>
        <w:t xml:space="preserve"> fallback return -8028</w:t>
      </w:r>
    </w:p>
    <w:p w14:paraId="21BD02D8" w14:textId="77777777" w:rsidR="009E3C19" w:rsidRPr="00167779" w:rsidRDefault="009E3C19" w:rsidP="009E3C19">
      <w:pPr>
        <w:rPr>
          <w:color w:val="00B050"/>
        </w:rPr>
      </w:pPr>
      <w:r w:rsidRPr="00167779">
        <w:rPr>
          <w:rFonts w:hint="eastAsia"/>
          <w:color w:val="00B050"/>
        </w:rPr>
        <w:t>Solution:</w:t>
      </w:r>
    </w:p>
    <w:p w14:paraId="6B22D742" w14:textId="77777777" w:rsidR="009E3C19" w:rsidRDefault="009E3C19" w:rsidP="009E3C19">
      <w:r>
        <w:rPr>
          <w:rFonts w:hint="eastAsia"/>
        </w:rPr>
        <w:t xml:space="preserve">Set the value of Tag DF811B to </w:t>
      </w:r>
      <w:r>
        <w:t>“</w:t>
      </w:r>
      <w:r>
        <w:rPr>
          <w:rFonts w:hint="eastAsia"/>
        </w:rPr>
        <w:t>20</w:t>
      </w:r>
      <w:r>
        <w:t>”</w:t>
      </w:r>
      <w:r>
        <w:rPr>
          <w:rFonts w:hint="eastAsia"/>
        </w:rPr>
        <w:t>.</w:t>
      </w:r>
    </w:p>
    <w:p w14:paraId="32A8E10F" w14:textId="77777777" w:rsidR="009E3C19" w:rsidRDefault="009E3C19" w:rsidP="009E3C19">
      <w:r>
        <w:rPr>
          <w:rFonts w:hint="eastAsia"/>
        </w:rPr>
        <w:t>Example code for Android device</w:t>
      </w:r>
    </w:p>
    <w:p w14:paraId="13CECD73"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7FAC75D0" w14:textId="77777777" w:rsidR="009E3C19" w:rsidRPr="00850F0E" w:rsidRDefault="009E3C19" w:rsidP="009E3C19">
      <w:pPr>
        <w:pStyle w:val="APISourceCode"/>
        <w:rPr>
          <w:rFonts w:eastAsiaTheme="minorEastAsia"/>
        </w:rPr>
      </w:pPr>
      <w:r w:rsidRPr="00F82615">
        <w:t>emvHandler.setTlv(ConvertUtils.hexString2Bytes("DF811B"</w:t>
      </w:r>
      <w:proofErr w:type="gramStart"/>
      <w:r w:rsidRPr="00F82615">
        <w:t>),ConvertUtils.hexString</w:t>
      </w:r>
      <w:proofErr w:type="gramEnd"/>
      <w:r w:rsidRPr="00F82615">
        <w:t>2</w:t>
      </w:r>
      <w:proofErr w:type="gramStart"/>
      <w:r w:rsidRPr="00F82615">
        <w:t>Bytes(</w:t>
      </w:r>
      <w:proofErr w:type="gramEnd"/>
      <w:r w:rsidRPr="00F82615">
        <w:t>"</w:t>
      </w:r>
      <w:r w:rsidRPr="00F82615">
        <w:rPr>
          <w:rFonts w:hint="eastAsia"/>
        </w:rPr>
        <w:t>20</w:t>
      </w:r>
      <w:r w:rsidRPr="00F82615">
        <w:t>"));</w:t>
      </w:r>
    </w:p>
    <w:p w14:paraId="5488A171" w14:textId="77777777" w:rsidR="009E3C19" w:rsidRDefault="009E3C19" w:rsidP="009E3C19">
      <w:pPr>
        <w:widowControl/>
        <w:spacing w:before="0" w:beforeAutospacing="0" w:after="200" w:afterAutospacing="0" w:line="276" w:lineRule="auto"/>
        <w:jc w:val="left"/>
        <w:rPr>
          <w:rFonts w:eastAsia="Arial" w:cs="Arial"/>
          <w:b/>
          <w:color w:val="auto"/>
          <w:kern w:val="0"/>
          <w:sz w:val="28"/>
          <w:szCs w:val="28"/>
        </w:rPr>
      </w:pPr>
      <w:r>
        <w:br w:type="page"/>
      </w:r>
    </w:p>
    <w:p w14:paraId="18A64272" w14:textId="77777777" w:rsidR="009E3C19" w:rsidRDefault="009E3C19" w:rsidP="009E3C19">
      <w:pPr>
        <w:pStyle w:val="NEXGOHEAD3"/>
        <w:ind w:left="537" w:hanging="537"/>
      </w:pPr>
      <w:bookmarkStart w:id="54" w:name="_Toc213853888"/>
      <w:bookmarkStart w:id="55" w:name="_Toc217913522"/>
      <w:bookmarkStart w:id="56" w:name="_Toc219291324"/>
      <w:r w:rsidRPr="001C78EE">
        <w:lastRenderedPageBreak/>
        <w:t>MCM</w:t>
      </w:r>
      <w:proofErr w:type="gramStart"/>
      <w:r w:rsidRPr="001C78EE">
        <w:t>02.Test.02.Scenario</w:t>
      </w:r>
      <w:proofErr w:type="gramEnd"/>
      <w:r w:rsidRPr="001C78EE">
        <w:t>.01</w:t>
      </w:r>
      <w:bookmarkEnd w:id="54"/>
      <w:bookmarkEnd w:id="55"/>
      <w:bookmarkEnd w:id="56"/>
    </w:p>
    <w:p w14:paraId="3D4FD373" w14:textId="77777777" w:rsidR="009E3C19" w:rsidRDefault="009E3C19" w:rsidP="009E3C19">
      <w:pPr>
        <w:pStyle w:val="NEXGOHEAD4"/>
        <w:ind w:left="564" w:hanging="564"/>
      </w:pPr>
      <w:r>
        <w:rPr>
          <w:rFonts w:hint="eastAsia"/>
        </w:rPr>
        <w:t>Question</w:t>
      </w:r>
    </w:p>
    <w:p w14:paraId="3A6FB9EB" w14:textId="77777777" w:rsidR="009E3C19" w:rsidRDefault="009E3C19" w:rsidP="009E3C19">
      <w:r>
        <w:t>To ensure that the terminal correctly manages mag-stripe mode contactless transactions</w:t>
      </w:r>
    </w:p>
    <w:p w14:paraId="6B3C4FB9" w14:textId="77777777" w:rsidR="009E3C19" w:rsidRPr="00FB3AE8" w:rsidRDefault="009E3C19" w:rsidP="009E3C19">
      <w:pPr>
        <w:rPr>
          <w:color w:val="00B050"/>
        </w:rPr>
      </w:pPr>
      <w:r w:rsidRPr="00FB3AE8">
        <w:rPr>
          <w:rFonts w:hint="eastAsia"/>
          <w:color w:val="00B050"/>
        </w:rPr>
        <w:t>Solution:</w:t>
      </w:r>
    </w:p>
    <w:p w14:paraId="03CB66DE" w14:textId="77777777" w:rsidR="009E3C19" w:rsidRDefault="009E3C19" w:rsidP="009E3C19">
      <w:r>
        <w:rPr>
          <w:rFonts w:hint="eastAsia"/>
        </w:rPr>
        <w:t xml:space="preserve">Set the value of Tag DF811B to disable MSD, reference value </w:t>
      </w:r>
      <w:r>
        <w:t>“</w:t>
      </w:r>
      <w:r>
        <w:rPr>
          <w:rFonts w:hint="eastAsia"/>
        </w:rPr>
        <w:t>80</w:t>
      </w:r>
      <w:r>
        <w:t>”</w:t>
      </w:r>
      <w:r>
        <w:rPr>
          <w:rFonts w:hint="eastAsia"/>
        </w:rPr>
        <w:t>.</w:t>
      </w:r>
    </w:p>
    <w:p w14:paraId="2D361376" w14:textId="77777777" w:rsidR="009E3C19" w:rsidRDefault="009E3C19" w:rsidP="009E3C19">
      <w:r>
        <w:rPr>
          <w:rFonts w:hint="eastAsia"/>
        </w:rPr>
        <w:t>Example code for Android device</w:t>
      </w:r>
    </w:p>
    <w:p w14:paraId="0E957448"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169A9C8A" w14:textId="77777777" w:rsidR="009E3C19" w:rsidRPr="00FB3AE8" w:rsidRDefault="009E3C19" w:rsidP="009E3C19">
      <w:pPr>
        <w:pStyle w:val="APISourceCode"/>
        <w:rPr>
          <w:rFonts w:eastAsiaTheme="minorEastAsia"/>
        </w:rPr>
      </w:pPr>
      <w:r w:rsidRPr="00F82615">
        <w:t>emvHandler.setTlv(ConvertUtils.hexString2Bytes("DF811B"</w:t>
      </w:r>
      <w:proofErr w:type="gramStart"/>
      <w:r w:rsidRPr="00F82615">
        <w:t>),ConvertUtils.hexString</w:t>
      </w:r>
      <w:proofErr w:type="gramEnd"/>
      <w:r w:rsidRPr="00F82615">
        <w:t>2</w:t>
      </w:r>
      <w:proofErr w:type="gramStart"/>
      <w:r w:rsidRPr="00F82615">
        <w:t>Bytes(</w:t>
      </w:r>
      <w:proofErr w:type="gramEnd"/>
      <w:r w:rsidRPr="00F82615">
        <w:t>"</w:t>
      </w:r>
      <w:r>
        <w:rPr>
          <w:rFonts w:eastAsiaTheme="minorEastAsia" w:hint="eastAsia"/>
        </w:rPr>
        <w:t>8</w:t>
      </w:r>
      <w:r w:rsidRPr="00F82615">
        <w:rPr>
          <w:rFonts w:hint="eastAsia"/>
        </w:rPr>
        <w:t>0</w:t>
      </w:r>
      <w:r w:rsidRPr="00F82615">
        <w:t>"));</w:t>
      </w:r>
    </w:p>
    <w:p w14:paraId="35BBEE81" w14:textId="134E19ED" w:rsidR="009E3C19" w:rsidRPr="00FB3AE8" w:rsidRDefault="009E3C19" w:rsidP="009E3C19">
      <w:pPr>
        <w:pStyle w:val="NEXGOHEAD4"/>
        <w:ind w:left="564" w:hanging="564"/>
      </w:pPr>
      <w:r>
        <w:br w:type="page"/>
      </w:r>
    </w:p>
    <w:p w14:paraId="05B9A5FB" w14:textId="77777777" w:rsidR="009E3C19" w:rsidRDefault="009E3C19" w:rsidP="009E3C19">
      <w:pPr>
        <w:pStyle w:val="NEXGOHEAD3"/>
        <w:ind w:left="537" w:hanging="537"/>
      </w:pPr>
      <w:bookmarkStart w:id="57" w:name="_Toc213853892"/>
      <w:bookmarkStart w:id="58" w:name="_Toc217913523"/>
      <w:bookmarkStart w:id="59" w:name="_Toc219291325"/>
      <w:r w:rsidRPr="004F5B46">
        <w:lastRenderedPageBreak/>
        <w:t>MSI</w:t>
      </w:r>
      <w:proofErr w:type="gramStart"/>
      <w:r w:rsidRPr="004F5B46">
        <w:t>01.Test.16.Scenario</w:t>
      </w:r>
      <w:proofErr w:type="gramEnd"/>
      <w:r w:rsidRPr="004F5B46">
        <w:t>.0</w:t>
      </w:r>
      <w:r>
        <w:rPr>
          <w:rFonts w:eastAsiaTheme="minorEastAsia" w:hint="eastAsia"/>
        </w:rPr>
        <w:t>4</w:t>
      </w:r>
      <w:bookmarkEnd w:id="57"/>
      <w:bookmarkEnd w:id="58"/>
      <w:bookmarkEnd w:id="59"/>
    </w:p>
    <w:p w14:paraId="3E213CDD" w14:textId="77777777" w:rsidR="009E3C19" w:rsidRDefault="009E3C19" w:rsidP="009E3C19">
      <w:pPr>
        <w:pStyle w:val="NEXGOHEAD4"/>
        <w:ind w:left="564" w:hanging="564"/>
      </w:pPr>
      <w:r>
        <w:rPr>
          <w:rFonts w:hint="eastAsia"/>
        </w:rPr>
        <w:t>Question</w:t>
      </w:r>
    </w:p>
    <w:p w14:paraId="1C28CA59" w14:textId="364547C7" w:rsidR="009E3C19" w:rsidRDefault="009E3C19" w:rsidP="009E3C19">
      <w:pPr>
        <w:pStyle w:val="WrongNotes"/>
      </w:pPr>
      <w:r>
        <w:rPr>
          <w:rFonts w:hint="eastAsia"/>
        </w:rPr>
        <w:t>In First GEN AC, CVM Results = 1F0300 or 1F0302</w:t>
      </w:r>
    </w:p>
    <w:p w14:paraId="63E76690" w14:textId="77777777" w:rsidR="009E3C19" w:rsidRDefault="009E3C19" w:rsidP="009E3C19">
      <w:r>
        <w:tab/>
      </w:r>
      <w:r>
        <w:rPr>
          <w:rFonts w:hint="eastAsia"/>
        </w:rPr>
        <w:t xml:space="preserve">Received: </w:t>
      </w:r>
      <w:r>
        <w:t>’</w:t>
      </w:r>
      <w:r>
        <w:rPr>
          <w:rFonts w:hint="eastAsia"/>
        </w:rPr>
        <w:t>42 03 00</w:t>
      </w:r>
      <w:r>
        <w:t>’</w:t>
      </w:r>
    </w:p>
    <w:p w14:paraId="3F567EED" w14:textId="77777777" w:rsidR="009E3C19" w:rsidRDefault="009E3C19" w:rsidP="009E3C19">
      <w:r>
        <w:tab/>
      </w:r>
      <w:r>
        <w:rPr>
          <w:rFonts w:hint="eastAsia"/>
        </w:rPr>
        <w:t xml:space="preserve">Expected: </w:t>
      </w:r>
      <w:r>
        <w:t>‘</w:t>
      </w:r>
      <w:r>
        <w:rPr>
          <w:rFonts w:hint="eastAsia"/>
        </w:rPr>
        <w:t>1F 03 02</w:t>
      </w:r>
      <w:r>
        <w:t>’</w:t>
      </w:r>
    </w:p>
    <w:p w14:paraId="7450110D" w14:textId="77777777" w:rsidR="009E3C19" w:rsidRDefault="009E3C19" w:rsidP="009E3C19">
      <w:r w:rsidRPr="00FB3AE8">
        <w:rPr>
          <w:rFonts w:hint="eastAsia"/>
          <w:color w:val="00B050"/>
        </w:rPr>
        <w:t>Solutions</w:t>
      </w:r>
      <w:r>
        <w:rPr>
          <w:rFonts w:hint="eastAsia"/>
        </w:rPr>
        <w:t>:</w:t>
      </w:r>
    </w:p>
    <w:p w14:paraId="3EAB2073" w14:textId="77777777" w:rsidR="009E3C19" w:rsidRDefault="009E3C19" w:rsidP="009E3C19">
      <w:r>
        <w:rPr>
          <w:rFonts w:hint="eastAsia"/>
        </w:rPr>
        <w:t xml:space="preserve">Set the value of Tag 9F33, Tag DF8118 and Tag DF8119 to support </w:t>
      </w:r>
      <w:r>
        <w:t>“</w:t>
      </w:r>
      <w:r>
        <w:rPr>
          <w:rFonts w:hint="eastAsia"/>
        </w:rPr>
        <w:t>No CVM</w:t>
      </w:r>
      <w:r>
        <w:t>”</w:t>
      </w:r>
      <w:r>
        <w:rPr>
          <w:rFonts w:hint="eastAsia"/>
        </w:rPr>
        <w:t xml:space="preserve"> only.</w:t>
      </w:r>
    </w:p>
    <w:p w14:paraId="4608B804" w14:textId="77777777" w:rsidR="009E3C19" w:rsidRDefault="009E3C19" w:rsidP="009E3C19">
      <w:r>
        <w:rPr>
          <w:rFonts w:hint="eastAsia"/>
        </w:rPr>
        <w:t>Example code for Android device</w:t>
      </w:r>
    </w:p>
    <w:p w14:paraId="57883BEE"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05003E2E" w14:textId="69BEC551" w:rsidR="009E3C19" w:rsidRPr="009E3C19" w:rsidRDefault="009E3C19" w:rsidP="009E3C19">
      <w:pPr>
        <w:pStyle w:val="APISourceCode"/>
        <w:rPr>
          <w:rFonts w:eastAsiaTheme="minorEastAsia"/>
        </w:rPr>
      </w:pPr>
      <w:r w:rsidRPr="00F82615">
        <w:t>emvHandler.setTlv(ConvertUtils.</w:t>
      </w:r>
      <w:r w:rsidRPr="00F82615">
        <w:rPr>
          <w:i/>
          <w:iCs/>
        </w:rPr>
        <w:t>hexString2Bytes</w:t>
      </w:r>
      <w:r w:rsidRPr="00F82615">
        <w:t>("9F33"</w:t>
      </w:r>
      <w:proofErr w:type="gramStart"/>
      <w:r w:rsidRPr="00F82615">
        <w:t>),ConvertUtils.</w:t>
      </w:r>
      <w:r w:rsidRPr="00F82615">
        <w:rPr>
          <w:i/>
          <w:iCs/>
        </w:rPr>
        <w:t>hexString</w:t>
      </w:r>
      <w:proofErr w:type="gramEnd"/>
      <w:r w:rsidRPr="00F82615">
        <w:rPr>
          <w:i/>
          <w:iCs/>
        </w:rPr>
        <w:t>2Bytes</w:t>
      </w:r>
      <w:r w:rsidRPr="00F82615">
        <w:t>("</w:t>
      </w:r>
      <w:r>
        <w:rPr>
          <w:rFonts w:eastAsiaTheme="minorEastAsia" w:hint="eastAsia"/>
        </w:rPr>
        <w:t>E</w:t>
      </w:r>
      <w:r w:rsidRPr="00F82615">
        <w:t>048C8"));</w:t>
      </w:r>
      <w:r w:rsidRPr="00F82615">
        <w:br/>
        <w:t>emvHandler.setTlv(ConvertUtils.</w:t>
      </w:r>
      <w:r w:rsidRPr="00F82615">
        <w:rPr>
          <w:i/>
          <w:iCs/>
        </w:rPr>
        <w:t>hexString2Bytes</w:t>
      </w:r>
      <w:r w:rsidRPr="00F82615">
        <w:t>("DF8118"</w:t>
      </w:r>
      <w:proofErr w:type="gramStart"/>
      <w:r w:rsidRPr="00F82615">
        <w:t>),ConvertUtils.</w:t>
      </w:r>
      <w:r w:rsidRPr="00F82615">
        <w:rPr>
          <w:i/>
          <w:iCs/>
        </w:rPr>
        <w:t>hexString</w:t>
      </w:r>
      <w:proofErr w:type="gramEnd"/>
      <w:r w:rsidRPr="00F82615">
        <w:rPr>
          <w:i/>
          <w:iCs/>
        </w:rPr>
        <w:t>2Bytes</w:t>
      </w:r>
      <w:r w:rsidRPr="00F82615">
        <w:t>("</w:t>
      </w:r>
      <w:r>
        <w:rPr>
          <w:rFonts w:eastAsiaTheme="minorEastAsia" w:hint="eastAsia"/>
        </w:rPr>
        <w:t>1</w:t>
      </w:r>
      <w:r w:rsidRPr="00F82615">
        <w:t>0"));</w:t>
      </w:r>
      <w:r w:rsidRPr="00F82615">
        <w:br/>
        <w:t>emvHandler.setTlv(ConvertUtils.</w:t>
      </w:r>
      <w:r w:rsidRPr="00F82615">
        <w:rPr>
          <w:i/>
          <w:iCs/>
        </w:rPr>
        <w:t>hexString2Bytes</w:t>
      </w:r>
      <w:r w:rsidRPr="00F82615">
        <w:t>("DF8119"</w:t>
      </w:r>
      <w:proofErr w:type="gramStart"/>
      <w:r w:rsidRPr="00F82615">
        <w:t>),ConvertUtils.</w:t>
      </w:r>
      <w:r w:rsidRPr="00F82615">
        <w:rPr>
          <w:i/>
          <w:iCs/>
        </w:rPr>
        <w:t>hexString</w:t>
      </w:r>
      <w:proofErr w:type="gramEnd"/>
      <w:r w:rsidRPr="00F82615">
        <w:rPr>
          <w:i/>
          <w:iCs/>
        </w:rPr>
        <w:t>2</w:t>
      </w:r>
      <w:proofErr w:type="gramStart"/>
      <w:r w:rsidRPr="00F82615">
        <w:rPr>
          <w:i/>
          <w:iCs/>
        </w:rPr>
        <w:t>Bytes</w:t>
      </w:r>
      <w:r w:rsidRPr="00F82615">
        <w:t>(</w:t>
      </w:r>
      <w:proofErr w:type="gramEnd"/>
      <w:r w:rsidRPr="00F82615">
        <w:t>"</w:t>
      </w:r>
      <w:r>
        <w:rPr>
          <w:rFonts w:eastAsiaTheme="minorEastAsia" w:hint="eastAsia"/>
        </w:rPr>
        <w:t>10</w:t>
      </w:r>
      <w:r w:rsidRPr="00F82615">
        <w:t>"));</w:t>
      </w:r>
    </w:p>
    <w:p w14:paraId="47AE32A6" w14:textId="77777777" w:rsidR="009E3C19" w:rsidRDefault="009E3C19" w:rsidP="009E3C19">
      <w:pPr>
        <w:widowControl/>
        <w:spacing w:before="0" w:beforeAutospacing="0" w:after="200" w:afterAutospacing="0" w:line="276" w:lineRule="auto"/>
        <w:jc w:val="left"/>
        <w:rPr>
          <w:rFonts w:eastAsia="Arial" w:cs="Arial"/>
          <w:b/>
          <w:color w:val="auto"/>
          <w:kern w:val="0"/>
          <w:sz w:val="28"/>
          <w:szCs w:val="28"/>
        </w:rPr>
      </w:pPr>
      <w:r>
        <w:br w:type="page"/>
      </w:r>
    </w:p>
    <w:p w14:paraId="00D9DA1C" w14:textId="77777777" w:rsidR="009E3C19" w:rsidRDefault="009E3C19" w:rsidP="009E3C19">
      <w:pPr>
        <w:pStyle w:val="NEXGOHEAD3"/>
        <w:ind w:left="537" w:hanging="537"/>
      </w:pPr>
      <w:bookmarkStart w:id="60" w:name="_Toc213853896"/>
      <w:bookmarkStart w:id="61" w:name="_Toc217913524"/>
      <w:bookmarkStart w:id="62" w:name="_Toc219291326"/>
      <w:r w:rsidRPr="00C455C3">
        <w:lastRenderedPageBreak/>
        <w:t>MSI</w:t>
      </w:r>
      <w:proofErr w:type="gramStart"/>
      <w:r w:rsidRPr="00C455C3">
        <w:t>04.Test.01.Scenario</w:t>
      </w:r>
      <w:proofErr w:type="gramEnd"/>
      <w:r w:rsidRPr="00C455C3">
        <w:t>.01</w:t>
      </w:r>
      <w:bookmarkEnd w:id="60"/>
      <w:bookmarkEnd w:id="61"/>
      <w:bookmarkEnd w:id="62"/>
    </w:p>
    <w:p w14:paraId="40910271" w14:textId="77777777" w:rsidR="009E3C19" w:rsidRDefault="009E3C19" w:rsidP="009E3C19">
      <w:pPr>
        <w:pStyle w:val="NEXGOHEAD4"/>
        <w:ind w:left="564" w:hanging="564"/>
      </w:pPr>
      <w:r>
        <w:rPr>
          <w:rFonts w:hint="eastAsia"/>
        </w:rPr>
        <w:t>Question</w:t>
      </w:r>
    </w:p>
    <w:p w14:paraId="16179194" w14:textId="56A49A7A" w:rsidR="009E3C19" w:rsidRDefault="009E3C19" w:rsidP="009E3C19">
      <w:pPr>
        <w:pStyle w:val="WrongNotes"/>
      </w:pPr>
      <w:r>
        <w:rPr>
          <w:rFonts w:hint="eastAsia"/>
        </w:rPr>
        <w:t>In First GEN AC, CVM Results = 3F0002</w:t>
      </w:r>
    </w:p>
    <w:p w14:paraId="2138A89E" w14:textId="77777777" w:rsidR="009E3C19" w:rsidRPr="00B01E58" w:rsidRDefault="009E3C19" w:rsidP="009E3C19">
      <w:pPr>
        <w:rPr>
          <w:color w:val="00B050"/>
        </w:rPr>
      </w:pPr>
      <w:r w:rsidRPr="00B01E58">
        <w:rPr>
          <w:rFonts w:hint="eastAsia"/>
          <w:color w:val="00B050"/>
        </w:rPr>
        <w:t>Solutions:</w:t>
      </w:r>
    </w:p>
    <w:p w14:paraId="15A984AD" w14:textId="77777777" w:rsidR="009E3C19" w:rsidRDefault="009E3C19" w:rsidP="009E3C19">
      <w:r w:rsidRPr="00C455C3">
        <w:t>Set the value of Tag 9F33, Tag DF8118 and Tag DF8119 to support “No CVM” only.</w:t>
      </w:r>
    </w:p>
    <w:p w14:paraId="23539B12" w14:textId="77777777" w:rsidR="009E3C19" w:rsidRDefault="009E3C19" w:rsidP="009E3C19">
      <w:r>
        <w:rPr>
          <w:rFonts w:hint="eastAsia"/>
        </w:rPr>
        <w:t>Example code for Android device</w:t>
      </w:r>
    </w:p>
    <w:p w14:paraId="5970BA2F"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1FED2B79" w14:textId="4F89E928" w:rsidR="009E3C19" w:rsidRPr="009E3C19" w:rsidRDefault="009E3C19" w:rsidP="009E3C19">
      <w:pPr>
        <w:pStyle w:val="APISourceCode"/>
        <w:rPr>
          <w:rFonts w:eastAsiaTheme="minorEastAsia"/>
        </w:rPr>
      </w:pPr>
      <w:r w:rsidRPr="00F82615">
        <w:t>emvHandler.setTlv(ConvertUtils.</w:t>
      </w:r>
      <w:r w:rsidRPr="00F82615">
        <w:rPr>
          <w:i/>
          <w:iCs/>
        </w:rPr>
        <w:t>hexString2Bytes</w:t>
      </w:r>
      <w:r w:rsidRPr="00F82615">
        <w:t>("9F33"</w:t>
      </w:r>
      <w:proofErr w:type="gramStart"/>
      <w:r w:rsidRPr="00F82615">
        <w:t>),ConvertUtils.</w:t>
      </w:r>
      <w:r w:rsidRPr="00F82615">
        <w:rPr>
          <w:i/>
          <w:iCs/>
        </w:rPr>
        <w:t>hexString</w:t>
      </w:r>
      <w:proofErr w:type="gramEnd"/>
      <w:r w:rsidRPr="00F82615">
        <w:rPr>
          <w:i/>
          <w:iCs/>
        </w:rPr>
        <w:t>2Bytes</w:t>
      </w:r>
      <w:r w:rsidRPr="00F82615">
        <w:t>("</w:t>
      </w:r>
      <w:r>
        <w:rPr>
          <w:rFonts w:eastAsiaTheme="minorEastAsia" w:hint="eastAsia"/>
        </w:rPr>
        <w:t>E</w:t>
      </w:r>
      <w:r w:rsidRPr="00F82615">
        <w:t>0</w:t>
      </w:r>
      <w:r>
        <w:rPr>
          <w:rFonts w:eastAsiaTheme="minorEastAsia" w:hint="eastAsia"/>
        </w:rPr>
        <w:t>0</w:t>
      </w:r>
      <w:r w:rsidRPr="00F82615">
        <w:t>8C8"));</w:t>
      </w:r>
      <w:r w:rsidRPr="00F82615">
        <w:br/>
        <w:t>emvHandler.setTlv(ConvertUtils.</w:t>
      </w:r>
      <w:r w:rsidRPr="00F82615">
        <w:rPr>
          <w:i/>
          <w:iCs/>
        </w:rPr>
        <w:t>hexString2Bytes</w:t>
      </w:r>
      <w:r w:rsidRPr="00F82615">
        <w:t>("DF8118"</w:t>
      </w:r>
      <w:proofErr w:type="gramStart"/>
      <w:r w:rsidRPr="00F82615">
        <w:t>),ConvertUtils.</w:t>
      </w:r>
      <w:r w:rsidRPr="00F82615">
        <w:rPr>
          <w:i/>
          <w:iCs/>
        </w:rPr>
        <w:t>hexString</w:t>
      </w:r>
      <w:proofErr w:type="gramEnd"/>
      <w:r w:rsidRPr="00F82615">
        <w:rPr>
          <w:i/>
          <w:iCs/>
        </w:rPr>
        <w:t>2Bytes</w:t>
      </w:r>
      <w:r w:rsidRPr="00F82615">
        <w:t>("</w:t>
      </w:r>
      <w:r>
        <w:rPr>
          <w:rFonts w:eastAsiaTheme="minorEastAsia" w:hint="eastAsia"/>
        </w:rPr>
        <w:t>08</w:t>
      </w:r>
      <w:r w:rsidRPr="00F82615">
        <w:t>"));</w:t>
      </w:r>
      <w:r w:rsidRPr="00F82615">
        <w:br/>
        <w:t>emvHandler.setTlv(ConvertUtils.</w:t>
      </w:r>
      <w:r w:rsidRPr="00F82615">
        <w:rPr>
          <w:i/>
          <w:iCs/>
        </w:rPr>
        <w:t>hexString2Bytes</w:t>
      </w:r>
      <w:r w:rsidRPr="00F82615">
        <w:t>("DF8119"</w:t>
      </w:r>
      <w:proofErr w:type="gramStart"/>
      <w:r w:rsidRPr="00F82615">
        <w:t>),ConvertUtils.</w:t>
      </w:r>
      <w:r w:rsidRPr="00F82615">
        <w:rPr>
          <w:i/>
          <w:iCs/>
        </w:rPr>
        <w:t>hexString</w:t>
      </w:r>
      <w:proofErr w:type="gramEnd"/>
      <w:r w:rsidRPr="00F82615">
        <w:rPr>
          <w:i/>
          <w:iCs/>
        </w:rPr>
        <w:t>2</w:t>
      </w:r>
      <w:proofErr w:type="gramStart"/>
      <w:r w:rsidRPr="00F82615">
        <w:rPr>
          <w:i/>
          <w:iCs/>
        </w:rPr>
        <w:t>Bytes</w:t>
      </w:r>
      <w:r w:rsidRPr="00F82615">
        <w:t>(</w:t>
      </w:r>
      <w:proofErr w:type="gramEnd"/>
      <w:r w:rsidRPr="00F82615">
        <w:t>"</w:t>
      </w:r>
      <w:r>
        <w:rPr>
          <w:rFonts w:eastAsiaTheme="minorEastAsia" w:hint="eastAsia"/>
        </w:rPr>
        <w:t>08</w:t>
      </w:r>
      <w:r w:rsidRPr="00F82615">
        <w:t>"));</w:t>
      </w:r>
    </w:p>
    <w:p w14:paraId="6293C04B" w14:textId="77777777" w:rsidR="009E3C19" w:rsidRDefault="009E3C19" w:rsidP="009E3C19">
      <w:pPr>
        <w:widowControl/>
        <w:spacing w:before="0" w:beforeAutospacing="0" w:after="200" w:afterAutospacing="0" w:line="276" w:lineRule="auto"/>
        <w:jc w:val="left"/>
        <w:rPr>
          <w:rFonts w:eastAsia="Arial" w:cs="Arial"/>
          <w:b/>
          <w:color w:val="auto"/>
          <w:kern w:val="0"/>
          <w:sz w:val="28"/>
          <w:szCs w:val="28"/>
        </w:rPr>
      </w:pPr>
      <w:r>
        <w:br w:type="page"/>
      </w:r>
    </w:p>
    <w:p w14:paraId="5944DE94" w14:textId="77777777" w:rsidR="009E3C19" w:rsidRDefault="009E3C19" w:rsidP="009E3C19">
      <w:pPr>
        <w:pStyle w:val="NEXGOHEAD3"/>
        <w:ind w:left="537" w:hanging="537"/>
      </w:pPr>
      <w:bookmarkStart w:id="63" w:name="_Toc213853900"/>
      <w:bookmarkStart w:id="64" w:name="_Toc217913525"/>
      <w:bookmarkStart w:id="65" w:name="_Toc219291327"/>
      <w:r w:rsidRPr="00401776">
        <w:lastRenderedPageBreak/>
        <w:t>MSI</w:t>
      </w:r>
      <w:proofErr w:type="gramStart"/>
      <w:r w:rsidRPr="00401776">
        <w:t>92.Test.01.Scenario</w:t>
      </w:r>
      <w:proofErr w:type="gramEnd"/>
      <w:r w:rsidRPr="00401776">
        <w:t>.01</w:t>
      </w:r>
      <w:bookmarkEnd w:id="63"/>
      <w:bookmarkEnd w:id="64"/>
      <w:bookmarkEnd w:id="65"/>
    </w:p>
    <w:p w14:paraId="421BABBB" w14:textId="77777777" w:rsidR="009E3C19" w:rsidRDefault="009E3C19" w:rsidP="009E3C19">
      <w:pPr>
        <w:pStyle w:val="NEXGOHEAD4"/>
        <w:ind w:left="564" w:hanging="564"/>
      </w:pPr>
      <w:r>
        <w:rPr>
          <w:rFonts w:hint="eastAsia"/>
        </w:rPr>
        <w:t>Question</w:t>
      </w:r>
    </w:p>
    <w:p w14:paraId="3A980837" w14:textId="78C27F9E" w:rsidR="009E3C19" w:rsidRDefault="009E3C19" w:rsidP="009E3C19">
      <w:pPr>
        <w:pStyle w:val="WrongNotes"/>
      </w:pPr>
      <w:r>
        <w:rPr>
          <w:rFonts w:hint="eastAsia"/>
        </w:rPr>
        <w:t>Card-Terminal validation (contactless)</w:t>
      </w:r>
    </w:p>
    <w:p w14:paraId="757FF34E" w14:textId="77777777" w:rsidR="009E3C19" w:rsidRDefault="009E3C19" w:rsidP="009E3C19">
      <w:r>
        <w:tab/>
      </w:r>
      <w:r>
        <w:rPr>
          <w:rFonts w:hint="eastAsia"/>
        </w:rPr>
        <w:t xml:space="preserve">The terminal does not send any command to the card beyond the </w:t>
      </w:r>
      <w:proofErr w:type="spellStart"/>
      <w:r>
        <w:rPr>
          <w:rFonts w:hint="eastAsia"/>
        </w:rPr>
        <w:t>GetPoresponse</w:t>
      </w:r>
      <w:proofErr w:type="spellEnd"/>
    </w:p>
    <w:p w14:paraId="48A5E28F" w14:textId="77777777" w:rsidR="009E3C19" w:rsidRDefault="009E3C19" w:rsidP="009E3C19">
      <w:r>
        <w:tab/>
      </w:r>
      <w:r>
        <w:rPr>
          <w:rFonts w:hint="eastAsia"/>
        </w:rPr>
        <w:t xml:space="preserve">Received: </w:t>
      </w:r>
      <w:r>
        <w:t>‘</w:t>
      </w:r>
      <w:r>
        <w:rPr>
          <w:rFonts w:hint="eastAsia"/>
        </w:rPr>
        <w:t>07</w:t>
      </w:r>
      <w:r>
        <w:t>’</w:t>
      </w:r>
    </w:p>
    <w:p w14:paraId="1EF15F18" w14:textId="77777777" w:rsidR="009E3C19" w:rsidRDefault="009E3C19" w:rsidP="009E3C19">
      <w:r>
        <w:tab/>
      </w:r>
      <w:r>
        <w:rPr>
          <w:rFonts w:hint="eastAsia"/>
        </w:rPr>
        <w:t xml:space="preserve">Expected: </w:t>
      </w:r>
      <w:r>
        <w:t>‘</w:t>
      </w:r>
      <w:r>
        <w:rPr>
          <w:rFonts w:hint="eastAsia"/>
        </w:rPr>
        <w:t>05</w:t>
      </w:r>
      <w:r>
        <w:t>’</w:t>
      </w:r>
    </w:p>
    <w:p w14:paraId="2CD9D8B6" w14:textId="77777777" w:rsidR="009E3C19" w:rsidRDefault="009E3C19" w:rsidP="009E3C19">
      <w:r w:rsidRPr="00237291">
        <w:rPr>
          <w:rFonts w:hint="eastAsia"/>
          <w:color w:val="00B050"/>
        </w:rPr>
        <w:t>Solution</w:t>
      </w:r>
      <w:r>
        <w:rPr>
          <w:rFonts w:hint="eastAsia"/>
        </w:rPr>
        <w:t>:</w:t>
      </w:r>
    </w:p>
    <w:p w14:paraId="3C5B9269" w14:textId="77777777" w:rsidR="009E3C19" w:rsidRDefault="009E3C19" w:rsidP="009E3C19">
      <w:r>
        <w:rPr>
          <w:rFonts w:hint="eastAsia"/>
        </w:rPr>
        <w:t>Set</w:t>
      </w:r>
      <w:r w:rsidRPr="00401776">
        <w:t xml:space="preserve"> the value of Tag DF811B to </w:t>
      </w:r>
      <w:r>
        <w:rPr>
          <w:rFonts w:hint="eastAsia"/>
        </w:rPr>
        <w:t>disable</w:t>
      </w:r>
      <w:r w:rsidRPr="00401776">
        <w:t xml:space="preserve"> EMV Mode</w:t>
      </w:r>
      <w:r>
        <w:rPr>
          <w:rFonts w:hint="eastAsia"/>
        </w:rPr>
        <w:t xml:space="preserve">, reference value </w:t>
      </w:r>
      <w:r>
        <w:t>“</w:t>
      </w:r>
      <w:r>
        <w:rPr>
          <w:rFonts w:hint="eastAsia"/>
        </w:rPr>
        <w:t>A0</w:t>
      </w:r>
      <w:r>
        <w:t>”</w:t>
      </w:r>
      <w:r>
        <w:rPr>
          <w:rFonts w:hint="eastAsia"/>
        </w:rPr>
        <w:t>.</w:t>
      </w:r>
    </w:p>
    <w:p w14:paraId="200CAD40" w14:textId="77777777" w:rsidR="009E3C19" w:rsidRDefault="009E3C19" w:rsidP="009E3C19">
      <w:r>
        <w:rPr>
          <w:rFonts w:hint="eastAsia"/>
        </w:rPr>
        <w:t>Example code for Android device</w:t>
      </w:r>
    </w:p>
    <w:p w14:paraId="215F2155"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47E0AF69" w14:textId="653202FC" w:rsidR="009E3C19" w:rsidRPr="009E3C19" w:rsidRDefault="009E3C19" w:rsidP="009E3C19">
      <w:pPr>
        <w:pStyle w:val="APISourceCode"/>
        <w:rPr>
          <w:rFonts w:eastAsiaTheme="minorEastAsia"/>
        </w:rPr>
      </w:pPr>
      <w:r w:rsidRPr="00F82615">
        <w:t>emvHandler.setTlv(ConvertUtils.</w:t>
      </w:r>
      <w:r w:rsidRPr="00F82615">
        <w:rPr>
          <w:i/>
          <w:iCs/>
        </w:rPr>
        <w:t>hexString2Bytes</w:t>
      </w:r>
      <w:r w:rsidRPr="00F82615">
        <w:t>("DF811</w:t>
      </w:r>
      <w:r>
        <w:rPr>
          <w:rFonts w:eastAsiaTheme="minorEastAsia" w:hint="eastAsia"/>
        </w:rPr>
        <w:t>B</w:t>
      </w:r>
      <w:r w:rsidRPr="00F82615">
        <w:t>"</w:t>
      </w:r>
      <w:proofErr w:type="gramStart"/>
      <w:r w:rsidRPr="00F82615">
        <w:t>),ConvertUtils.</w:t>
      </w:r>
      <w:r w:rsidRPr="00F82615">
        <w:rPr>
          <w:i/>
          <w:iCs/>
        </w:rPr>
        <w:t>hexString</w:t>
      </w:r>
      <w:proofErr w:type="gramEnd"/>
      <w:r w:rsidRPr="00F82615">
        <w:rPr>
          <w:i/>
          <w:iCs/>
        </w:rPr>
        <w:t>2Bytes</w:t>
      </w:r>
      <w:r w:rsidRPr="00F82615">
        <w:t>("</w:t>
      </w:r>
      <w:r>
        <w:rPr>
          <w:rFonts w:eastAsiaTheme="minorEastAsia" w:hint="eastAsia"/>
        </w:rPr>
        <w:t>A</w:t>
      </w:r>
      <w:r w:rsidRPr="00F82615">
        <w:t>0"));</w:t>
      </w:r>
    </w:p>
    <w:p w14:paraId="202EA078" w14:textId="77777777" w:rsidR="009E3C19" w:rsidRDefault="009E3C19" w:rsidP="009E3C19">
      <w:pPr>
        <w:widowControl/>
        <w:spacing w:before="0" w:beforeAutospacing="0" w:after="200" w:afterAutospacing="0" w:line="276" w:lineRule="auto"/>
        <w:jc w:val="left"/>
        <w:rPr>
          <w:rFonts w:eastAsia="Arial" w:cs="Arial"/>
          <w:b/>
          <w:color w:val="auto"/>
          <w:kern w:val="0"/>
          <w:sz w:val="28"/>
          <w:szCs w:val="28"/>
        </w:rPr>
      </w:pPr>
      <w:r>
        <w:br w:type="page"/>
      </w:r>
    </w:p>
    <w:p w14:paraId="37CEE420" w14:textId="77777777" w:rsidR="009E3C19" w:rsidRDefault="009E3C19" w:rsidP="009E3C19">
      <w:pPr>
        <w:pStyle w:val="NEXGOHEAD3"/>
        <w:ind w:left="537" w:hanging="537"/>
      </w:pPr>
      <w:bookmarkStart w:id="66" w:name="_Toc213853904"/>
      <w:bookmarkStart w:id="67" w:name="_Toc217913526"/>
      <w:bookmarkStart w:id="68" w:name="_Toc219291328"/>
      <w:r w:rsidRPr="003B3944">
        <w:lastRenderedPageBreak/>
        <w:t>MSI</w:t>
      </w:r>
      <w:proofErr w:type="gramStart"/>
      <w:r w:rsidRPr="003B3944">
        <w:t>94.Test.03.Scenario</w:t>
      </w:r>
      <w:proofErr w:type="gramEnd"/>
      <w:r w:rsidRPr="003B3944">
        <w:t>.01</w:t>
      </w:r>
      <w:bookmarkEnd w:id="66"/>
      <w:bookmarkEnd w:id="67"/>
      <w:bookmarkEnd w:id="68"/>
    </w:p>
    <w:p w14:paraId="171272E0" w14:textId="77777777" w:rsidR="009E3C19" w:rsidRDefault="009E3C19" w:rsidP="009E3C19">
      <w:pPr>
        <w:pStyle w:val="NEXGOHEAD4"/>
        <w:ind w:left="564" w:hanging="564"/>
      </w:pPr>
      <w:r>
        <w:rPr>
          <w:rFonts w:hint="eastAsia"/>
        </w:rPr>
        <w:t>Question</w:t>
      </w:r>
    </w:p>
    <w:p w14:paraId="39CDA749" w14:textId="4AA97954" w:rsidR="009E3C19" w:rsidRDefault="009E3C19" w:rsidP="009E3C19">
      <w:pPr>
        <w:pStyle w:val="WrongNotes"/>
      </w:pPr>
      <w:r>
        <w:rPr>
          <w:rFonts w:hint="eastAsia"/>
        </w:rPr>
        <w:t>In First GEN AC, the terminal requests an AAC</w:t>
      </w:r>
    </w:p>
    <w:p w14:paraId="21975FEE" w14:textId="77777777" w:rsidR="009E3C19" w:rsidRDefault="009E3C19" w:rsidP="009E3C19">
      <w:r>
        <w:tab/>
      </w:r>
      <w:r>
        <w:rPr>
          <w:rFonts w:hint="eastAsia"/>
        </w:rPr>
        <w:t xml:space="preserve">Received: </w:t>
      </w:r>
      <w:r>
        <w:t>‘</w:t>
      </w:r>
      <w:r>
        <w:rPr>
          <w:rFonts w:hint="eastAsia"/>
        </w:rPr>
        <w:t>10</w:t>
      </w:r>
      <w:r>
        <w:t>’</w:t>
      </w:r>
    </w:p>
    <w:p w14:paraId="47480115" w14:textId="77777777" w:rsidR="009E3C19" w:rsidRDefault="009E3C19" w:rsidP="009E3C19">
      <w:r>
        <w:tab/>
      </w:r>
      <w:r>
        <w:rPr>
          <w:rFonts w:hint="eastAsia"/>
        </w:rPr>
        <w:t xml:space="preserve">Expected: </w:t>
      </w:r>
      <w:r>
        <w:t>‘</w:t>
      </w:r>
      <w:r>
        <w:rPr>
          <w:rFonts w:hint="eastAsia"/>
        </w:rPr>
        <w:t>00</w:t>
      </w:r>
      <w:r>
        <w:t>’</w:t>
      </w:r>
    </w:p>
    <w:p w14:paraId="305E5161" w14:textId="77777777" w:rsidR="009E3C19" w:rsidRDefault="009E3C19" w:rsidP="009E3C19">
      <w:r w:rsidRPr="00444D0F">
        <w:rPr>
          <w:rFonts w:hint="eastAsia"/>
          <w:color w:val="00B050"/>
        </w:rPr>
        <w:t>Solution</w:t>
      </w:r>
      <w:r>
        <w:rPr>
          <w:rFonts w:hint="eastAsia"/>
        </w:rPr>
        <w:t>:</w:t>
      </w:r>
    </w:p>
    <w:p w14:paraId="2D64CC68" w14:textId="77777777" w:rsidR="009E3C19" w:rsidRDefault="009E3C19" w:rsidP="009E3C19">
      <w:r>
        <w:rPr>
          <w:rFonts w:hint="eastAsia"/>
        </w:rPr>
        <w:t xml:space="preserve">Set the value of Tag DF8121 to match the expected value of Tag 95, then the terminal will request AAC, reference value </w:t>
      </w:r>
      <w:r>
        <w:t>“</w:t>
      </w:r>
      <w:r w:rsidRPr="00227BEA">
        <w:t>fc50b8a000</w:t>
      </w:r>
      <w:r>
        <w:t>”</w:t>
      </w:r>
      <w:r>
        <w:rPr>
          <w:rFonts w:hint="eastAsia"/>
        </w:rPr>
        <w:t>.</w:t>
      </w:r>
    </w:p>
    <w:p w14:paraId="0F028747" w14:textId="77777777" w:rsidR="009E3C19" w:rsidRDefault="009E3C19" w:rsidP="009E3C19">
      <w:r>
        <w:rPr>
          <w:rFonts w:hint="eastAsia"/>
        </w:rPr>
        <w:t>Example code for Android device</w:t>
      </w:r>
    </w:p>
    <w:p w14:paraId="6F0C6BEF"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29CF5C48" w14:textId="49CF8DAF" w:rsidR="009E3C19" w:rsidRPr="009E3C19" w:rsidRDefault="009E3C19" w:rsidP="009E3C19">
      <w:pPr>
        <w:pStyle w:val="APISourceCode"/>
        <w:rPr>
          <w:rFonts w:eastAsiaTheme="minorEastAsia"/>
        </w:rPr>
      </w:pPr>
      <w:r w:rsidRPr="00F82615">
        <w:t>emvHandler.setTlv(ConvertUtils.</w:t>
      </w:r>
      <w:r w:rsidRPr="00F82615">
        <w:rPr>
          <w:i/>
          <w:iCs/>
        </w:rPr>
        <w:t>hexString2Bytes</w:t>
      </w:r>
      <w:r w:rsidRPr="00F82615">
        <w:t>("DF81</w:t>
      </w:r>
      <w:r>
        <w:rPr>
          <w:rFonts w:eastAsiaTheme="minorEastAsia" w:hint="eastAsia"/>
        </w:rPr>
        <w:t>21</w:t>
      </w:r>
      <w:r w:rsidRPr="00F82615">
        <w:t>"</w:t>
      </w:r>
      <w:proofErr w:type="gramStart"/>
      <w:r w:rsidRPr="00F82615">
        <w:t>),ConvertUtils.</w:t>
      </w:r>
      <w:r w:rsidRPr="00F82615">
        <w:rPr>
          <w:i/>
          <w:iCs/>
        </w:rPr>
        <w:t>hexString</w:t>
      </w:r>
      <w:proofErr w:type="gramEnd"/>
      <w:r w:rsidRPr="00F82615">
        <w:rPr>
          <w:i/>
          <w:iCs/>
        </w:rPr>
        <w:t>2Bytes</w:t>
      </w:r>
      <w:r w:rsidRPr="00F82615">
        <w:t>("</w:t>
      </w:r>
      <w:r>
        <w:rPr>
          <w:rFonts w:eastAsiaTheme="minorEastAsia" w:hint="eastAsia"/>
        </w:rPr>
        <w:t>fc50b8a000</w:t>
      </w:r>
      <w:r w:rsidRPr="00F82615">
        <w:t>"));</w:t>
      </w:r>
    </w:p>
    <w:p w14:paraId="1313EE0E" w14:textId="77777777" w:rsidR="009E3C19" w:rsidRDefault="009E3C19" w:rsidP="009E3C19">
      <w:pPr>
        <w:widowControl/>
        <w:spacing w:before="0" w:beforeAutospacing="0" w:after="200" w:afterAutospacing="0" w:line="276" w:lineRule="auto"/>
        <w:jc w:val="left"/>
        <w:rPr>
          <w:rFonts w:eastAsia="Arial" w:cs="Arial"/>
          <w:b/>
          <w:color w:val="auto"/>
          <w:kern w:val="0"/>
          <w:sz w:val="28"/>
          <w:szCs w:val="28"/>
        </w:rPr>
      </w:pPr>
      <w:r>
        <w:br w:type="page"/>
      </w:r>
    </w:p>
    <w:p w14:paraId="7EA055E4" w14:textId="77777777" w:rsidR="009E3C19" w:rsidRPr="007D2FAB" w:rsidRDefault="009E3C19" w:rsidP="009E3C19">
      <w:pPr>
        <w:pStyle w:val="NEXGOHEAD3"/>
        <w:ind w:left="537" w:hanging="537"/>
      </w:pPr>
      <w:bookmarkStart w:id="69" w:name="_Toc213853908"/>
      <w:bookmarkStart w:id="70" w:name="_Toc217913527"/>
      <w:bookmarkStart w:id="71" w:name="_Toc219291329"/>
      <w:r w:rsidRPr="007D2FAB">
        <w:lastRenderedPageBreak/>
        <w:t>USM</w:t>
      </w:r>
      <w:proofErr w:type="gramStart"/>
      <w:r w:rsidRPr="007D2FAB">
        <w:t>01.Test.20.Scenario</w:t>
      </w:r>
      <w:proofErr w:type="gramEnd"/>
      <w:r w:rsidRPr="007D2FAB">
        <w:t>.01</w:t>
      </w:r>
      <w:bookmarkEnd w:id="69"/>
      <w:bookmarkEnd w:id="70"/>
      <w:bookmarkEnd w:id="71"/>
    </w:p>
    <w:p w14:paraId="680BFE9E" w14:textId="77777777" w:rsidR="009E3C19" w:rsidRDefault="009E3C19" w:rsidP="009E3C19">
      <w:pPr>
        <w:pStyle w:val="NEXGOHEAD4"/>
        <w:ind w:left="564" w:hanging="564"/>
      </w:pPr>
      <w:r>
        <w:rPr>
          <w:rFonts w:hint="eastAsia"/>
        </w:rPr>
        <w:t>Question</w:t>
      </w:r>
    </w:p>
    <w:p w14:paraId="2F33D7BB" w14:textId="3A7B50AF" w:rsidR="009E3C19" w:rsidRDefault="009E3C19" w:rsidP="009E3C19">
      <w:pPr>
        <w:pStyle w:val="WrongNotes"/>
      </w:pPr>
      <w:r>
        <w:rPr>
          <w:rFonts w:hint="eastAsia"/>
        </w:rPr>
        <w:t>In First GEN AC, CVM Results = 3F0001</w:t>
      </w:r>
    </w:p>
    <w:p w14:paraId="72E7DCB9" w14:textId="77777777" w:rsidR="009E3C19" w:rsidRDefault="009E3C19" w:rsidP="009E3C19">
      <w:r w:rsidRPr="004E2066">
        <w:rPr>
          <w:rFonts w:hint="eastAsia"/>
          <w:color w:val="00B050"/>
        </w:rPr>
        <w:t>Solution</w:t>
      </w:r>
      <w:r>
        <w:rPr>
          <w:rFonts w:hint="eastAsia"/>
        </w:rPr>
        <w:t>:</w:t>
      </w:r>
    </w:p>
    <w:p w14:paraId="440BA376" w14:textId="77777777" w:rsidR="009E3C19" w:rsidRDefault="009E3C19" w:rsidP="009E3C19">
      <w:r>
        <w:rPr>
          <w:rFonts w:hint="eastAsia"/>
        </w:rPr>
        <w:t>Set the value of Tag DF8118 and Tag DF8119 to disable Online PIN.</w:t>
      </w:r>
    </w:p>
    <w:p w14:paraId="0D8AC242" w14:textId="77777777" w:rsidR="009E3C19" w:rsidRDefault="009E3C19" w:rsidP="009E3C19">
      <w:r>
        <w:rPr>
          <w:rFonts w:hint="eastAsia"/>
        </w:rPr>
        <w:t>Example code for Android device</w:t>
      </w:r>
    </w:p>
    <w:p w14:paraId="1F4B1008" w14:textId="77777777" w:rsidR="009E3C19" w:rsidRPr="00D22BAB" w:rsidRDefault="009E3C19" w:rsidP="009E3C19">
      <w:pPr>
        <w:pStyle w:val="APISourceCode"/>
        <w:rPr>
          <w:rFonts w:eastAsiaTheme="minorEastAsia"/>
          <w:i/>
          <w:iCs/>
          <w:lang w:val="en-GB"/>
        </w:rPr>
      </w:pPr>
      <w:r w:rsidRPr="00D22BAB">
        <w:rPr>
          <w:rFonts w:eastAsiaTheme="minorEastAsia" w:hint="eastAsia"/>
        </w:rPr>
        <w:t>//</w:t>
      </w:r>
      <w:r w:rsidRPr="00D22BAB">
        <w:rPr>
          <w:rFonts w:eastAsiaTheme="minorEastAsia" w:hint="eastAsia"/>
          <w:i/>
          <w:iCs/>
        </w:rPr>
        <w:t xml:space="preserve">Set the Tag in </w:t>
      </w:r>
      <w:proofErr w:type="spellStart"/>
      <w:r w:rsidRPr="00D22BAB">
        <w:rPr>
          <w:rFonts w:eastAsiaTheme="minorEastAsia"/>
          <w:i/>
          <w:iCs/>
          <w:lang w:val="en-GB"/>
        </w:rPr>
        <w:t>onTransInitBeforeGPO</w:t>
      </w:r>
      <w:proofErr w:type="spellEnd"/>
      <w:r w:rsidRPr="00D22BAB">
        <w:rPr>
          <w:rFonts w:eastAsiaTheme="minorEastAsia" w:hint="eastAsia"/>
          <w:i/>
          <w:iCs/>
          <w:lang w:val="en-GB"/>
        </w:rPr>
        <w:t xml:space="preserve"> callback</w:t>
      </w:r>
    </w:p>
    <w:p w14:paraId="1DB2C346" w14:textId="77777777" w:rsidR="009E3C19" w:rsidRPr="00D22BAB" w:rsidRDefault="009E3C19" w:rsidP="009E3C19">
      <w:pPr>
        <w:pStyle w:val="APISourceCode"/>
        <w:rPr>
          <w:rFonts w:eastAsiaTheme="minorEastAsia"/>
        </w:rPr>
      </w:pPr>
      <w:r w:rsidRPr="00D22BAB">
        <w:t>emvHandler.setTlv(ConvertUtils.</w:t>
      </w:r>
      <w:r w:rsidRPr="00D22BAB">
        <w:rPr>
          <w:i/>
          <w:iCs/>
        </w:rPr>
        <w:t>hexString2Bytes</w:t>
      </w:r>
      <w:r w:rsidRPr="00D22BAB">
        <w:t>("DF81</w:t>
      </w:r>
      <w:r w:rsidRPr="00D22BAB">
        <w:rPr>
          <w:rFonts w:eastAsiaTheme="minorEastAsia" w:hint="eastAsia"/>
        </w:rPr>
        <w:t>18</w:t>
      </w:r>
      <w:r w:rsidRPr="00D22BAB">
        <w:t>"</w:t>
      </w:r>
      <w:proofErr w:type="gramStart"/>
      <w:r w:rsidRPr="00D22BAB">
        <w:t>),ConvertUtils.</w:t>
      </w:r>
      <w:r w:rsidRPr="00D22BAB">
        <w:rPr>
          <w:i/>
          <w:iCs/>
        </w:rPr>
        <w:t>hexString</w:t>
      </w:r>
      <w:proofErr w:type="gramEnd"/>
      <w:r w:rsidRPr="00D22BAB">
        <w:rPr>
          <w:i/>
          <w:iCs/>
        </w:rPr>
        <w:t>2</w:t>
      </w:r>
      <w:proofErr w:type="gramStart"/>
      <w:r w:rsidRPr="00D22BAB">
        <w:rPr>
          <w:i/>
          <w:iCs/>
        </w:rPr>
        <w:t>Bytes</w:t>
      </w:r>
      <w:r w:rsidRPr="00D22BAB">
        <w:t>(</w:t>
      </w:r>
      <w:proofErr w:type="gramEnd"/>
      <w:r w:rsidRPr="00D22BAB">
        <w:t>"</w:t>
      </w:r>
      <w:r w:rsidRPr="00D22BAB">
        <w:rPr>
          <w:rFonts w:eastAsiaTheme="minorEastAsia" w:hint="eastAsia"/>
        </w:rPr>
        <w:t>00</w:t>
      </w:r>
      <w:r w:rsidRPr="00D22BAB">
        <w:t>"));</w:t>
      </w:r>
    </w:p>
    <w:p w14:paraId="549DE296" w14:textId="3C37D91C" w:rsidR="009E3C19" w:rsidRPr="009E3C19" w:rsidRDefault="009E3C19" w:rsidP="009E3C19">
      <w:pPr>
        <w:pStyle w:val="APISourceCode"/>
        <w:rPr>
          <w:rFonts w:eastAsiaTheme="minorEastAsia"/>
        </w:rPr>
      </w:pPr>
      <w:r w:rsidRPr="00D22BAB">
        <w:t>emvHandler.setTlv(ConvertUtils.</w:t>
      </w:r>
      <w:r w:rsidRPr="00D22BAB">
        <w:rPr>
          <w:i/>
          <w:iCs/>
        </w:rPr>
        <w:t>hexString2Bytes</w:t>
      </w:r>
      <w:r w:rsidRPr="00D22BAB">
        <w:t>("DF81</w:t>
      </w:r>
      <w:r w:rsidRPr="00D22BAB">
        <w:rPr>
          <w:rFonts w:eastAsiaTheme="minorEastAsia" w:hint="eastAsia"/>
        </w:rPr>
        <w:t>18</w:t>
      </w:r>
      <w:r w:rsidRPr="00D22BAB">
        <w:t>"</w:t>
      </w:r>
      <w:proofErr w:type="gramStart"/>
      <w:r w:rsidRPr="00D22BAB">
        <w:t>),ConvertUtils.</w:t>
      </w:r>
      <w:r w:rsidRPr="00D22BAB">
        <w:rPr>
          <w:i/>
          <w:iCs/>
        </w:rPr>
        <w:t>hexString</w:t>
      </w:r>
      <w:proofErr w:type="gramEnd"/>
      <w:r w:rsidRPr="00D22BAB">
        <w:rPr>
          <w:i/>
          <w:iCs/>
        </w:rPr>
        <w:t>2</w:t>
      </w:r>
      <w:proofErr w:type="gramStart"/>
      <w:r w:rsidRPr="00D22BAB">
        <w:rPr>
          <w:i/>
          <w:iCs/>
        </w:rPr>
        <w:t>Bytes</w:t>
      </w:r>
      <w:r w:rsidRPr="00D22BAB">
        <w:t>(</w:t>
      </w:r>
      <w:proofErr w:type="gramEnd"/>
      <w:r w:rsidRPr="00D22BAB">
        <w:t>"</w:t>
      </w:r>
      <w:r w:rsidRPr="00D22BAB">
        <w:rPr>
          <w:rFonts w:eastAsiaTheme="minorEastAsia" w:hint="eastAsia"/>
        </w:rPr>
        <w:t>08</w:t>
      </w:r>
      <w:r w:rsidRPr="00D22BAB">
        <w:t>"));</w:t>
      </w:r>
    </w:p>
    <w:p w14:paraId="480A6796" w14:textId="77777777" w:rsidR="009E3C19" w:rsidRDefault="009E3C19" w:rsidP="009E3C19">
      <w:pPr>
        <w:widowControl/>
        <w:spacing w:before="0" w:beforeAutospacing="0" w:after="200" w:afterAutospacing="0" w:line="276" w:lineRule="auto"/>
        <w:jc w:val="left"/>
        <w:rPr>
          <w:rFonts w:eastAsia="Arial" w:cs="Arial"/>
          <w:b/>
          <w:color w:val="auto"/>
          <w:kern w:val="0"/>
          <w:sz w:val="28"/>
          <w:szCs w:val="28"/>
        </w:rPr>
      </w:pPr>
      <w:r>
        <w:br w:type="page"/>
      </w:r>
    </w:p>
    <w:p w14:paraId="5234D030" w14:textId="77777777" w:rsidR="009E3C19" w:rsidRDefault="009E3C19" w:rsidP="009E3C19">
      <w:pPr>
        <w:pStyle w:val="NEXGOHEAD3"/>
        <w:ind w:left="537" w:hanging="537"/>
      </w:pPr>
      <w:bookmarkStart w:id="72" w:name="_Toc213853912"/>
      <w:bookmarkStart w:id="73" w:name="_Toc217913528"/>
      <w:bookmarkStart w:id="74" w:name="_Toc219291330"/>
      <w:r w:rsidRPr="0010261A">
        <w:lastRenderedPageBreak/>
        <w:t>USM</w:t>
      </w:r>
      <w:proofErr w:type="gramStart"/>
      <w:r w:rsidRPr="0010261A">
        <w:t>05.Test.03.Scenario</w:t>
      </w:r>
      <w:proofErr w:type="gramEnd"/>
      <w:r w:rsidRPr="0010261A">
        <w:t>.01</w:t>
      </w:r>
      <w:bookmarkEnd w:id="72"/>
      <w:bookmarkEnd w:id="73"/>
      <w:bookmarkEnd w:id="74"/>
    </w:p>
    <w:p w14:paraId="4F23B474" w14:textId="77777777" w:rsidR="009E3C19" w:rsidRDefault="009E3C19" w:rsidP="009E3C19">
      <w:pPr>
        <w:pStyle w:val="NEXGOHEAD4"/>
        <w:ind w:left="564" w:hanging="564"/>
      </w:pPr>
      <w:bookmarkStart w:id="75" w:name="_Toc213853913"/>
      <w:r>
        <w:t>Objectives</w:t>
      </w:r>
      <w:bookmarkEnd w:id="75"/>
    </w:p>
    <w:p w14:paraId="27CE9903" w14:textId="77777777" w:rsidR="009E3C19" w:rsidRDefault="009E3C19" w:rsidP="009E3C19">
      <w:pPr>
        <w:rPr>
          <w:color w:val="00B050"/>
        </w:rPr>
      </w:pPr>
      <w:r>
        <w:t xml:space="preserve">Make sure the </w:t>
      </w:r>
      <w:proofErr w:type="gramStart"/>
      <w:r w:rsidRPr="008A2BB9">
        <w:rPr>
          <w:rFonts w:ascii="Courier New" w:hAnsi="Courier New" w:cs="Courier New"/>
          <w:color w:val="808080"/>
          <w:sz w:val="23"/>
          <w:szCs w:val="23"/>
        </w:rPr>
        <w:t>&lt;!--</w:t>
      </w:r>
      <w:proofErr w:type="gramEnd"/>
      <w:r w:rsidRPr="008A2BB9">
        <w:rPr>
          <w:rFonts w:ascii="Courier New" w:hAnsi="Courier New" w:cs="Courier New"/>
          <w:color w:val="808080"/>
          <w:sz w:val="23"/>
          <w:szCs w:val="23"/>
        </w:rPr>
        <w:t xml:space="preserve">Kernel Configuration, b8-only EMV mode, b7-only mag-stripe mode, b6-On device cardholder verification </w:t>
      </w:r>
      <w:proofErr w:type="gramStart"/>
      <w:r w:rsidRPr="008A2BB9">
        <w:rPr>
          <w:rFonts w:ascii="Courier New" w:hAnsi="Courier New" w:cs="Courier New"/>
          <w:color w:val="808080"/>
          <w:sz w:val="23"/>
          <w:szCs w:val="23"/>
        </w:rPr>
        <w:t>supported(</w:t>
      </w:r>
      <w:proofErr w:type="gramEnd"/>
      <w:r w:rsidRPr="008A2BB9">
        <w:rPr>
          <w:rFonts w:ascii="Courier New" w:hAnsi="Courier New" w:cs="Courier New"/>
          <w:color w:val="808080"/>
          <w:sz w:val="23"/>
          <w:szCs w:val="23"/>
        </w:rPr>
        <w:t xml:space="preserve">for </w:t>
      </w:r>
      <w:proofErr w:type="gramStart"/>
      <w:r w:rsidRPr="008A2BB9">
        <w:rPr>
          <w:rFonts w:ascii="Courier New" w:hAnsi="Courier New" w:cs="Courier New"/>
          <w:color w:val="808080"/>
          <w:sz w:val="23"/>
          <w:szCs w:val="23"/>
        </w:rPr>
        <w:t>mobile)--</w:t>
      </w:r>
      <w:proofErr w:type="gramEnd"/>
      <w:r w:rsidRPr="008A2BB9">
        <w:rPr>
          <w:rFonts w:ascii="Courier New" w:hAnsi="Courier New" w:cs="Courier New"/>
          <w:color w:val="808080"/>
          <w:sz w:val="23"/>
          <w:szCs w:val="23"/>
        </w:rPr>
        <w:t>&gt;</w:t>
      </w:r>
    </w:p>
    <w:p w14:paraId="3BD0DDE2" w14:textId="77777777" w:rsidR="009E3C19" w:rsidRDefault="009E3C19" w:rsidP="009E3C19">
      <w:r w:rsidRPr="007E6013">
        <w:rPr>
          <w:rFonts w:hint="eastAsia"/>
          <w:color w:val="00B050"/>
        </w:rPr>
        <w:t>Solution</w:t>
      </w:r>
      <w:r>
        <w:rPr>
          <w:rFonts w:hint="eastAsia"/>
        </w:rPr>
        <w:t>:</w:t>
      </w:r>
    </w:p>
    <w:p w14:paraId="56DD001E" w14:textId="77777777" w:rsidR="009E3C19" w:rsidRDefault="009E3C19" w:rsidP="009E3C19">
      <w:r>
        <w:rPr>
          <w:rFonts w:hint="eastAsia"/>
        </w:rPr>
        <w:t xml:space="preserve">Set the value of Tag to DF811B to </w:t>
      </w:r>
      <w:r>
        <w:t>“</w:t>
      </w:r>
      <w:r>
        <w:rPr>
          <w:rFonts w:hint="eastAsia"/>
        </w:rPr>
        <w:t>80</w:t>
      </w:r>
      <w:r>
        <w:t>”</w:t>
      </w:r>
      <w:r>
        <w:rPr>
          <w:rFonts w:hint="eastAsia"/>
        </w:rPr>
        <w:t>.</w:t>
      </w:r>
    </w:p>
    <w:p w14:paraId="775A50A4" w14:textId="77777777" w:rsidR="009E3C19" w:rsidRDefault="009E3C19" w:rsidP="009E3C19">
      <w:r>
        <w:rPr>
          <w:rFonts w:hint="eastAsia"/>
        </w:rPr>
        <w:t>Example code for Android device</w:t>
      </w:r>
    </w:p>
    <w:p w14:paraId="5ED4AA4C"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5BDF8922" w14:textId="42A1A3E1" w:rsidR="009E3C19" w:rsidRPr="009E3C19" w:rsidRDefault="009E3C19" w:rsidP="009E3C19">
      <w:pPr>
        <w:pStyle w:val="APISourceCode"/>
        <w:rPr>
          <w:rFonts w:eastAsiaTheme="minorEastAsia"/>
        </w:rPr>
      </w:pPr>
      <w:r w:rsidRPr="00F82615">
        <w:t>emvHandler.setTlv(ConvertUtils.</w:t>
      </w:r>
      <w:r w:rsidRPr="00F82615">
        <w:rPr>
          <w:i/>
          <w:iCs/>
        </w:rPr>
        <w:t>hexString2Bytes</w:t>
      </w:r>
      <w:r w:rsidRPr="00F82615">
        <w:t>("DF811</w:t>
      </w:r>
      <w:r>
        <w:rPr>
          <w:rFonts w:eastAsiaTheme="minorEastAsia" w:hint="eastAsia"/>
        </w:rPr>
        <w:t>B</w:t>
      </w:r>
      <w:r w:rsidRPr="00F82615">
        <w:t>"</w:t>
      </w:r>
      <w:proofErr w:type="gramStart"/>
      <w:r w:rsidRPr="00F82615">
        <w:t>),ConvertUtils.</w:t>
      </w:r>
      <w:r w:rsidRPr="00F82615">
        <w:rPr>
          <w:i/>
          <w:iCs/>
        </w:rPr>
        <w:t>hexString</w:t>
      </w:r>
      <w:proofErr w:type="gramEnd"/>
      <w:r w:rsidRPr="00F82615">
        <w:rPr>
          <w:i/>
          <w:iCs/>
        </w:rPr>
        <w:t>2</w:t>
      </w:r>
      <w:proofErr w:type="gramStart"/>
      <w:r w:rsidRPr="00F82615">
        <w:rPr>
          <w:i/>
          <w:iCs/>
        </w:rPr>
        <w:t>Bytes</w:t>
      </w:r>
      <w:r w:rsidRPr="00F82615">
        <w:t>(</w:t>
      </w:r>
      <w:proofErr w:type="gramEnd"/>
      <w:r w:rsidRPr="00F82615">
        <w:t>"</w:t>
      </w:r>
      <w:r>
        <w:rPr>
          <w:rFonts w:eastAsiaTheme="minorEastAsia" w:hint="eastAsia"/>
        </w:rPr>
        <w:t>8</w:t>
      </w:r>
      <w:r w:rsidRPr="00F82615">
        <w:t>0"));</w:t>
      </w:r>
    </w:p>
    <w:p w14:paraId="0F6B5A1B" w14:textId="77777777" w:rsidR="009E3C19" w:rsidRDefault="009E3C19" w:rsidP="009E3C19">
      <w:pPr>
        <w:widowControl/>
        <w:spacing w:before="0" w:beforeAutospacing="0" w:after="200" w:afterAutospacing="0" w:line="276" w:lineRule="auto"/>
        <w:jc w:val="left"/>
        <w:rPr>
          <w:rFonts w:eastAsia="Arial" w:cs="Arial"/>
          <w:b/>
          <w:color w:val="auto"/>
          <w:kern w:val="0"/>
          <w:sz w:val="28"/>
          <w:szCs w:val="28"/>
        </w:rPr>
      </w:pPr>
      <w:r>
        <w:br w:type="page"/>
      </w:r>
    </w:p>
    <w:p w14:paraId="246C794E" w14:textId="77777777" w:rsidR="009E3C19" w:rsidRDefault="009E3C19" w:rsidP="009E3C19">
      <w:pPr>
        <w:pStyle w:val="NEXGOHEAD3"/>
        <w:ind w:left="537" w:hanging="537"/>
      </w:pPr>
      <w:bookmarkStart w:id="76" w:name="_Toc213853916"/>
      <w:bookmarkStart w:id="77" w:name="_Toc217913529"/>
      <w:bookmarkStart w:id="78" w:name="_Toc219291331"/>
      <w:r w:rsidRPr="003347D7">
        <w:lastRenderedPageBreak/>
        <w:t>USM</w:t>
      </w:r>
      <w:proofErr w:type="gramStart"/>
      <w:r w:rsidRPr="003347D7">
        <w:t>50.Test.01.Scenario</w:t>
      </w:r>
      <w:proofErr w:type="gramEnd"/>
      <w:r w:rsidRPr="003347D7">
        <w:t>.01</w:t>
      </w:r>
      <w:bookmarkEnd w:id="76"/>
      <w:bookmarkEnd w:id="77"/>
      <w:bookmarkEnd w:id="78"/>
    </w:p>
    <w:p w14:paraId="7076615A" w14:textId="77777777" w:rsidR="009E3C19" w:rsidRDefault="009E3C19" w:rsidP="009E3C19">
      <w:pPr>
        <w:pStyle w:val="NEXGOHEAD4"/>
        <w:ind w:left="564" w:hanging="564"/>
      </w:pPr>
      <w:r>
        <w:rPr>
          <w:rFonts w:hint="eastAsia"/>
        </w:rPr>
        <w:t>Question</w:t>
      </w:r>
    </w:p>
    <w:p w14:paraId="0881A67F" w14:textId="4E18D7DD" w:rsidR="009E3C19" w:rsidRDefault="009E3C19" w:rsidP="009E3C19">
      <w:pPr>
        <w:pStyle w:val="WrongNotes"/>
      </w:pPr>
      <w:r>
        <w:rPr>
          <w:rFonts w:hint="eastAsia"/>
        </w:rPr>
        <w:t>In First GEN AC, TVR Byte 5, bit 1-2 = RRP Performed</w:t>
      </w:r>
    </w:p>
    <w:p w14:paraId="70DCFFB8" w14:textId="77777777" w:rsidR="009E3C19" w:rsidRDefault="009E3C19" w:rsidP="009E3C19">
      <w:r>
        <w:tab/>
      </w:r>
      <w:proofErr w:type="spellStart"/>
      <w:r>
        <w:rPr>
          <w:rFonts w:hint="eastAsia"/>
        </w:rPr>
        <w:t>Recevied</w:t>
      </w:r>
      <w:proofErr w:type="spellEnd"/>
      <w:r>
        <w:rPr>
          <w:rFonts w:hint="eastAsia"/>
        </w:rPr>
        <w:t xml:space="preserve">: </w:t>
      </w:r>
      <w:r>
        <w:t>‘</w:t>
      </w:r>
      <w:r>
        <w:rPr>
          <w:rFonts w:hint="eastAsia"/>
        </w:rPr>
        <w:t>00</w:t>
      </w:r>
      <w:r>
        <w:t>’</w:t>
      </w:r>
    </w:p>
    <w:p w14:paraId="694B2EC7" w14:textId="77777777" w:rsidR="009E3C19" w:rsidRDefault="009E3C19" w:rsidP="009E3C19">
      <w:r>
        <w:tab/>
      </w:r>
      <w:r>
        <w:rPr>
          <w:rFonts w:hint="eastAsia"/>
        </w:rPr>
        <w:t xml:space="preserve">Expected: </w:t>
      </w:r>
      <w:r>
        <w:t>‘</w:t>
      </w:r>
      <w:r>
        <w:rPr>
          <w:rFonts w:hint="eastAsia"/>
        </w:rPr>
        <w:t>10</w:t>
      </w:r>
      <w:r>
        <w:t>’</w:t>
      </w:r>
    </w:p>
    <w:p w14:paraId="044E68BB" w14:textId="77777777" w:rsidR="009E3C19" w:rsidRDefault="009E3C19" w:rsidP="009E3C19">
      <w:r w:rsidRPr="00C748F7">
        <w:rPr>
          <w:rFonts w:hint="eastAsia"/>
          <w:color w:val="00B050"/>
        </w:rPr>
        <w:t>Solution</w:t>
      </w:r>
      <w:r>
        <w:rPr>
          <w:rFonts w:hint="eastAsia"/>
        </w:rPr>
        <w:t>:</w:t>
      </w:r>
    </w:p>
    <w:p w14:paraId="4F1478A4" w14:textId="77777777" w:rsidR="009E3C19" w:rsidRDefault="009E3C19" w:rsidP="009E3C19">
      <w:r>
        <w:rPr>
          <w:rFonts w:hint="eastAsia"/>
        </w:rPr>
        <w:t xml:space="preserve">Set the value of Tag DF811B to </w:t>
      </w:r>
      <w:r>
        <w:t>“</w:t>
      </w:r>
      <w:r>
        <w:rPr>
          <w:rFonts w:hint="eastAsia"/>
        </w:rPr>
        <w:t>30</w:t>
      </w:r>
      <w:r>
        <w:t>”</w:t>
      </w:r>
      <w:r>
        <w:rPr>
          <w:rFonts w:hint="eastAsia"/>
        </w:rPr>
        <w:t>.</w:t>
      </w:r>
    </w:p>
    <w:p w14:paraId="5F6519F2" w14:textId="77777777" w:rsidR="009E3C19" w:rsidRDefault="009E3C19" w:rsidP="009E3C19">
      <w:r>
        <w:rPr>
          <w:rFonts w:hint="eastAsia"/>
        </w:rPr>
        <w:t>Example code for Android device</w:t>
      </w:r>
    </w:p>
    <w:p w14:paraId="44A1481C"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2240C640" w14:textId="21A4BD30" w:rsidR="009E3C19" w:rsidRPr="009E3C19" w:rsidRDefault="009E3C19" w:rsidP="009E3C19">
      <w:pPr>
        <w:pStyle w:val="APISourceCode"/>
        <w:rPr>
          <w:rFonts w:eastAsiaTheme="minorEastAsia"/>
        </w:rPr>
      </w:pPr>
      <w:r w:rsidRPr="00F82615">
        <w:t>emvHandler.setTlv(ConvertUtils.</w:t>
      </w:r>
      <w:r w:rsidRPr="00F82615">
        <w:rPr>
          <w:i/>
          <w:iCs/>
        </w:rPr>
        <w:t>hexString2Bytes</w:t>
      </w:r>
      <w:r w:rsidRPr="00F82615">
        <w:t>("DF811</w:t>
      </w:r>
      <w:r>
        <w:rPr>
          <w:rFonts w:eastAsiaTheme="minorEastAsia" w:hint="eastAsia"/>
        </w:rPr>
        <w:t>B</w:t>
      </w:r>
      <w:r w:rsidRPr="00F82615">
        <w:t>"</w:t>
      </w:r>
      <w:proofErr w:type="gramStart"/>
      <w:r w:rsidRPr="00F82615">
        <w:t>),ConvertUtils.</w:t>
      </w:r>
      <w:r w:rsidRPr="00F82615">
        <w:rPr>
          <w:i/>
          <w:iCs/>
        </w:rPr>
        <w:t>hexString</w:t>
      </w:r>
      <w:proofErr w:type="gramEnd"/>
      <w:r w:rsidRPr="00F82615">
        <w:rPr>
          <w:i/>
          <w:iCs/>
        </w:rPr>
        <w:t>2</w:t>
      </w:r>
      <w:proofErr w:type="gramStart"/>
      <w:r w:rsidRPr="00F82615">
        <w:rPr>
          <w:i/>
          <w:iCs/>
        </w:rPr>
        <w:t>Bytes</w:t>
      </w:r>
      <w:r w:rsidRPr="00F82615">
        <w:t>(</w:t>
      </w:r>
      <w:proofErr w:type="gramEnd"/>
      <w:r w:rsidRPr="00F82615">
        <w:t>"</w:t>
      </w:r>
      <w:r>
        <w:rPr>
          <w:rFonts w:eastAsiaTheme="minorEastAsia" w:hint="eastAsia"/>
        </w:rPr>
        <w:t>3</w:t>
      </w:r>
      <w:r w:rsidRPr="00F82615">
        <w:t>0"));</w:t>
      </w:r>
    </w:p>
    <w:p w14:paraId="0FC55986" w14:textId="77777777" w:rsidR="009E3C19" w:rsidRPr="00256518" w:rsidRDefault="009E3C19" w:rsidP="009E3C19">
      <w:pPr>
        <w:widowControl/>
        <w:spacing w:before="0" w:beforeAutospacing="0" w:after="200" w:afterAutospacing="0" w:line="276" w:lineRule="auto"/>
        <w:jc w:val="left"/>
      </w:pPr>
      <w:r>
        <w:br w:type="page"/>
      </w:r>
    </w:p>
    <w:p w14:paraId="21081810" w14:textId="77777777" w:rsidR="009E3C19" w:rsidRDefault="009E3C19" w:rsidP="009E3C19">
      <w:pPr>
        <w:pStyle w:val="NEXGOHEAD3"/>
        <w:ind w:left="537" w:hanging="537"/>
      </w:pPr>
      <w:bookmarkStart w:id="79" w:name="_Toc213853920"/>
      <w:bookmarkStart w:id="80" w:name="_Toc217913530"/>
      <w:bookmarkStart w:id="81" w:name="_Toc219291332"/>
      <w:r w:rsidRPr="00160F6B">
        <w:lastRenderedPageBreak/>
        <w:t>USM</w:t>
      </w:r>
      <w:proofErr w:type="gramStart"/>
      <w:r w:rsidRPr="00160F6B">
        <w:t>92.Test.01.Scenario</w:t>
      </w:r>
      <w:proofErr w:type="gramEnd"/>
      <w:r w:rsidRPr="00160F6B">
        <w:t>.01</w:t>
      </w:r>
      <w:bookmarkEnd w:id="79"/>
      <w:bookmarkEnd w:id="80"/>
      <w:bookmarkEnd w:id="81"/>
    </w:p>
    <w:p w14:paraId="4E8FE1FF" w14:textId="77777777" w:rsidR="009E3C19" w:rsidRDefault="009E3C19" w:rsidP="009E3C19">
      <w:pPr>
        <w:pStyle w:val="NEXGOHEAD4"/>
        <w:ind w:left="564" w:hanging="564"/>
      </w:pPr>
      <w:r>
        <w:rPr>
          <w:rFonts w:hint="eastAsia"/>
        </w:rPr>
        <w:t>Question</w:t>
      </w:r>
    </w:p>
    <w:p w14:paraId="00DDD8B8" w14:textId="47FAA571" w:rsidR="009E3C19" w:rsidRDefault="009E3C19" w:rsidP="009E3C19">
      <w:pPr>
        <w:pStyle w:val="WrongNotes"/>
      </w:pPr>
      <w:r>
        <w:rPr>
          <w:rFonts w:hint="eastAsia"/>
        </w:rPr>
        <w:t xml:space="preserve">The terminal does not send any command to the card beyond the </w:t>
      </w:r>
      <w:proofErr w:type="spellStart"/>
      <w:r>
        <w:rPr>
          <w:rFonts w:hint="eastAsia"/>
        </w:rPr>
        <w:t>GetPoresponse</w:t>
      </w:r>
      <w:proofErr w:type="spellEnd"/>
    </w:p>
    <w:p w14:paraId="59CFBF98" w14:textId="77777777" w:rsidR="009E3C19" w:rsidRDefault="009E3C19" w:rsidP="009E3C19">
      <w:r>
        <w:tab/>
      </w:r>
      <w:r>
        <w:rPr>
          <w:rFonts w:hint="eastAsia"/>
        </w:rPr>
        <w:t xml:space="preserve">Received: </w:t>
      </w:r>
      <w:r>
        <w:t>‘</w:t>
      </w:r>
      <w:r>
        <w:rPr>
          <w:rFonts w:hint="eastAsia"/>
        </w:rPr>
        <w:t>07</w:t>
      </w:r>
      <w:r>
        <w:t>’</w:t>
      </w:r>
    </w:p>
    <w:p w14:paraId="11F5FF44" w14:textId="77777777" w:rsidR="009E3C19" w:rsidRDefault="009E3C19" w:rsidP="009E3C19">
      <w:r>
        <w:tab/>
      </w:r>
      <w:r>
        <w:rPr>
          <w:rFonts w:hint="eastAsia"/>
        </w:rPr>
        <w:t xml:space="preserve">Expected: </w:t>
      </w:r>
      <w:r>
        <w:t>’</w:t>
      </w:r>
      <w:r>
        <w:rPr>
          <w:rFonts w:hint="eastAsia"/>
        </w:rPr>
        <w:t>05</w:t>
      </w:r>
      <w:r>
        <w:t>’</w:t>
      </w:r>
    </w:p>
    <w:p w14:paraId="254E98DD" w14:textId="77777777" w:rsidR="009E3C19" w:rsidRDefault="009E3C19" w:rsidP="009E3C19">
      <w:r w:rsidRPr="00BF1053">
        <w:rPr>
          <w:rFonts w:hint="eastAsia"/>
          <w:color w:val="00B050"/>
        </w:rPr>
        <w:t>Solution</w:t>
      </w:r>
      <w:r>
        <w:rPr>
          <w:rFonts w:hint="eastAsia"/>
        </w:rPr>
        <w:t>:</w:t>
      </w:r>
    </w:p>
    <w:p w14:paraId="534B22DC" w14:textId="77777777" w:rsidR="009E3C19" w:rsidRDefault="009E3C19" w:rsidP="009E3C19">
      <w:r>
        <w:rPr>
          <w:rFonts w:hint="eastAsia"/>
        </w:rPr>
        <w:t xml:space="preserve">Set the value of Tag DF811B to disable EMV mode contactless, reference value </w:t>
      </w:r>
      <w:r>
        <w:t>“</w:t>
      </w:r>
      <w:r>
        <w:rPr>
          <w:rFonts w:hint="eastAsia"/>
        </w:rPr>
        <w:t>A0</w:t>
      </w:r>
      <w:r>
        <w:t>”</w:t>
      </w:r>
      <w:r>
        <w:rPr>
          <w:rFonts w:hint="eastAsia"/>
        </w:rPr>
        <w:t>.</w:t>
      </w:r>
    </w:p>
    <w:p w14:paraId="04854431" w14:textId="77777777" w:rsidR="009E3C19" w:rsidRDefault="009E3C19" w:rsidP="009E3C19">
      <w:r>
        <w:rPr>
          <w:rFonts w:hint="eastAsia"/>
        </w:rPr>
        <w:t>Example code for Android device</w:t>
      </w:r>
    </w:p>
    <w:p w14:paraId="0795BF5B" w14:textId="77777777" w:rsidR="009E3C19" w:rsidRPr="0064348C" w:rsidRDefault="009E3C19" w:rsidP="009E3C19">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5FDE9082" w14:textId="3358E2DE" w:rsidR="009E3C19" w:rsidRPr="009E3C19" w:rsidRDefault="009E3C19" w:rsidP="009E3C19">
      <w:pPr>
        <w:pStyle w:val="APISourceCode"/>
        <w:rPr>
          <w:rFonts w:eastAsiaTheme="minorEastAsia"/>
        </w:rPr>
      </w:pPr>
      <w:r w:rsidRPr="00F82615">
        <w:t>emvHandler.setTlv(ConvertUtils.</w:t>
      </w:r>
      <w:r w:rsidRPr="00F82615">
        <w:rPr>
          <w:i/>
          <w:iCs/>
        </w:rPr>
        <w:t>hexString2Bytes</w:t>
      </w:r>
      <w:r w:rsidRPr="00F82615">
        <w:t>("DF811</w:t>
      </w:r>
      <w:r>
        <w:rPr>
          <w:rFonts w:eastAsiaTheme="minorEastAsia" w:hint="eastAsia"/>
        </w:rPr>
        <w:t>B</w:t>
      </w:r>
      <w:r w:rsidRPr="00F82615">
        <w:t>"</w:t>
      </w:r>
      <w:proofErr w:type="gramStart"/>
      <w:r w:rsidRPr="00F82615">
        <w:t>),ConvertUtils.</w:t>
      </w:r>
      <w:r w:rsidRPr="00F82615">
        <w:rPr>
          <w:i/>
          <w:iCs/>
        </w:rPr>
        <w:t>hexString</w:t>
      </w:r>
      <w:proofErr w:type="gramEnd"/>
      <w:r w:rsidRPr="00F82615">
        <w:rPr>
          <w:i/>
          <w:iCs/>
        </w:rPr>
        <w:t>2Bytes</w:t>
      </w:r>
      <w:r w:rsidRPr="00F82615">
        <w:t>("</w:t>
      </w:r>
      <w:r>
        <w:rPr>
          <w:rFonts w:eastAsiaTheme="minorEastAsia" w:hint="eastAsia"/>
        </w:rPr>
        <w:t>A</w:t>
      </w:r>
      <w:r w:rsidRPr="00F82615">
        <w:t>0"));</w:t>
      </w:r>
    </w:p>
    <w:p w14:paraId="1C65568A" w14:textId="77777777" w:rsidR="00B02FA7" w:rsidRDefault="00B02FA7">
      <w:pPr>
        <w:widowControl/>
        <w:spacing w:before="0" w:beforeAutospacing="0" w:after="200" w:afterAutospacing="0" w:line="276" w:lineRule="auto"/>
        <w:jc w:val="left"/>
        <w:rPr>
          <w:rFonts w:eastAsia="Arial Unicode MS" w:cs="Arial"/>
          <w:b/>
          <w:color w:val="auto"/>
          <w:kern w:val="0"/>
          <w:sz w:val="36"/>
          <w:szCs w:val="36"/>
        </w:rPr>
      </w:pPr>
      <w:r>
        <w:br w:type="page"/>
      </w:r>
    </w:p>
    <w:p w14:paraId="6517BABC" w14:textId="1FEE84B2" w:rsidR="00604F24" w:rsidRDefault="00604F24" w:rsidP="00604F24">
      <w:pPr>
        <w:pStyle w:val="NEXGOHEAD1"/>
        <w:ind w:left="482" w:hanging="482"/>
      </w:pPr>
      <w:bookmarkStart w:id="82" w:name="_Toc219291333"/>
      <w:r>
        <w:rPr>
          <w:rFonts w:hint="eastAsia"/>
        </w:rPr>
        <w:lastRenderedPageBreak/>
        <w:t>AMEX</w:t>
      </w:r>
      <w:bookmarkEnd w:id="82"/>
    </w:p>
    <w:p w14:paraId="5220DB16" w14:textId="40B25396" w:rsidR="004B27BF" w:rsidRPr="00D266FE" w:rsidRDefault="004B27BF" w:rsidP="004B27BF">
      <w:pPr>
        <w:pStyle w:val="NEXGOHEAD2"/>
      </w:pPr>
      <w:bookmarkStart w:id="83" w:name="_Toc219291334"/>
      <w:r>
        <w:t xml:space="preserve">Terminal </w:t>
      </w:r>
      <w:r w:rsidR="00696451">
        <w:t>Configuration</w:t>
      </w:r>
      <w:bookmarkEnd w:id="83"/>
    </w:p>
    <w:tbl>
      <w:tblPr>
        <w:tblStyle w:val="a7"/>
        <w:tblW w:w="0" w:type="auto"/>
        <w:tblLook w:val="04A0" w:firstRow="1" w:lastRow="0" w:firstColumn="1" w:lastColumn="0" w:noHBand="0" w:noVBand="1"/>
      </w:tblPr>
      <w:tblGrid>
        <w:gridCol w:w="4869"/>
        <w:gridCol w:w="4867"/>
      </w:tblGrid>
      <w:tr w:rsidR="0091796B" w14:paraId="128A9CA8" w14:textId="77777777" w:rsidTr="00FF5B40">
        <w:tc>
          <w:tcPr>
            <w:tcW w:w="4869" w:type="dxa"/>
          </w:tcPr>
          <w:p w14:paraId="3178BD4E" w14:textId="77777777" w:rsidR="0091796B" w:rsidRPr="00982142" w:rsidRDefault="0091796B" w:rsidP="00FF5B40">
            <w:pPr>
              <w:rPr>
                <w:rFonts w:eastAsiaTheme="minorEastAsia"/>
              </w:rPr>
            </w:pPr>
            <w:r>
              <w:rPr>
                <w:rFonts w:eastAsiaTheme="minorEastAsia" w:hint="eastAsia"/>
              </w:rPr>
              <w:t>Terminal type</w:t>
            </w:r>
          </w:p>
        </w:tc>
        <w:tc>
          <w:tcPr>
            <w:tcW w:w="4867" w:type="dxa"/>
          </w:tcPr>
          <w:p w14:paraId="00031D60" w14:textId="77777777" w:rsidR="0091796B" w:rsidRPr="00982142" w:rsidRDefault="0091796B" w:rsidP="00FF5B40">
            <w:pPr>
              <w:rPr>
                <w:rFonts w:eastAsiaTheme="minorEastAsia"/>
              </w:rPr>
            </w:pPr>
            <w:r>
              <w:rPr>
                <w:rFonts w:eastAsiaTheme="minorEastAsia"/>
              </w:rPr>
              <w:t xml:space="preserve">Attended </w:t>
            </w:r>
            <w:r>
              <w:rPr>
                <w:rFonts w:eastAsiaTheme="minorEastAsia" w:hint="eastAsia"/>
              </w:rPr>
              <w:t>Pos</w:t>
            </w:r>
          </w:p>
        </w:tc>
      </w:tr>
      <w:tr w:rsidR="0091796B" w14:paraId="19E5B92A" w14:textId="77777777" w:rsidTr="00FF5B40">
        <w:tc>
          <w:tcPr>
            <w:tcW w:w="4869" w:type="dxa"/>
          </w:tcPr>
          <w:p w14:paraId="6AA89606" w14:textId="77777777" w:rsidR="0091796B" w:rsidRPr="00982142" w:rsidRDefault="0091796B" w:rsidP="00FF5B40">
            <w:pPr>
              <w:rPr>
                <w:rFonts w:eastAsiaTheme="minorEastAsia"/>
              </w:rPr>
            </w:pPr>
            <w:r>
              <w:rPr>
                <w:rFonts w:eastAsiaTheme="minorEastAsia" w:hint="eastAsia"/>
              </w:rPr>
              <w:t>Terminal capability</w:t>
            </w:r>
          </w:p>
        </w:tc>
        <w:tc>
          <w:tcPr>
            <w:tcW w:w="4867" w:type="dxa"/>
          </w:tcPr>
          <w:p w14:paraId="6090464C" w14:textId="77777777" w:rsidR="0091796B" w:rsidRPr="00982142" w:rsidRDefault="0091796B" w:rsidP="00FF5B40">
            <w:pPr>
              <w:rPr>
                <w:rFonts w:eastAsiaTheme="minorEastAsia"/>
              </w:rPr>
            </w:pPr>
            <w:r>
              <w:rPr>
                <w:rFonts w:eastAsiaTheme="minorEastAsia"/>
              </w:rPr>
              <w:t>O</w:t>
            </w:r>
            <w:r>
              <w:rPr>
                <w:rFonts w:eastAsiaTheme="minorEastAsia" w:hint="eastAsia"/>
              </w:rPr>
              <w:t xml:space="preserve">ffline </w:t>
            </w:r>
            <w:r>
              <w:rPr>
                <w:rFonts w:eastAsiaTheme="minorEastAsia"/>
              </w:rPr>
              <w:t>with online capability</w:t>
            </w:r>
          </w:p>
        </w:tc>
      </w:tr>
      <w:tr w:rsidR="0091796B" w14:paraId="54F1C1F4" w14:textId="77777777" w:rsidTr="00FF5B40">
        <w:tc>
          <w:tcPr>
            <w:tcW w:w="4869" w:type="dxa"/>
          </w:tcPr>
          <w:p w14:paraId="1CFD34C9" w14:textId="77777777" w:rsidR="0091796B" w:rsidRPr="00982142" w:rsidRDefault="0091796B" w:rsidP="00FF5B40">
            <w:pPr>
              <w:rPr>
                <w:rFonts w:eastAsiaTheme="minorEastAsia"/>
              </w:rPr>
            </w:pPr>
            <w:r>
              <w:rPr>
                <w:rFonts w:eastAsiaTheme="minorEastAsia" w:hint="eastAsia"/>
              </w:rPr>
              <w:t>Online Pin</w:t>
            </w:r>
          </w:p>
        </w:tc>
        <w:tc>
          <w:tcPr>
            <w:tcW w:w="4867" w:type="dxa"/>
          </w:tcPr>
          <w:p w14:paraId="38DEC329" w14:textId="77777777" w:rsidR="0091796B" w:rsidRPr="00982142" w:rsidRDefault="0091796B" w:rsidP="00FF5B40">
            <w:pPr>
              <w:rPr>
                <w:rFonts w:eastAsiaTheme="minorEastAsia"/>
              </w:rPr>
            </w:pPr>
            <w:r>
              <w:rPr>
                <w:rFonts w:eastAsiaTheme="minorEastAsia" w:hint="eastAsia"/>
              </w:rPr>
              <w:t>Support</w:t>
            </w:r>
          </w:p>
        </w:tc>
      </w:tr>
      <w:tr w:rsidR="0091796B" w14:paraId="012292BF" w14:textId="77777777" w:rsidTr="00FF5B40">
        <w:tc>
          <w:tcPr>
            <w:tcW w:w="4869" w:type="dxa"/>
          </w:tcPr>
          <w:p w14:paraId="59AA811C" w14:textId="77777777" w:rsidR="0091796B" w:rsidRPr="00982142" w:rsidRDefault="0091796B" w:rsidP="00FF5B40">
            <w:pPr>
              <w:rPr>
                <w:rFonts w:eastAsiaTheme="minorEastAsia"/>
              </w:rPr>
            </w:pPr>
            <w:r>
              <w:rPr>
                <w:rFonts w:eastAsiaTheme="minorEastAsia"/>
              </w:rPr>
              <w:t>S</w:t>
            </w:r>
            <w:r>
              <w:rPr>
                <w:rFonts w:eastAsiaTheme="minorEastAsia" w:hint="eastAsia"/>
              </w:rPr>
              <w:t xml:space="preserve">ignature </w:t>
            </w:r>
          </w:p>
        </w:tc>
        <w:tc>
          <w:tcPr>
            <w:tcW w:w="4867" w:type="dxa"/>
          </w:tcPr>
          <w:p w14:paraId="7D27F658" w14:textId="77777777" w:rsidR="0091796B" w:rsidRPr="00982142" w:rsidRDefault="0091796B" w:rsidP="00FF5B40">
            <w:pPr>
              <w:rPr>
                <w:rFonts w:eastAsiaTheme="minorEastAsia"/>
              </w:rPr>
            </w:pPr>
            <w:r>
              <w:rPr>
                <w:rFonts w:eastAsiaTheme="minorEastAsia" w:hint="eastAsia"/>
              </w:rPr>
              <w:t>Support</w:t>
            </w:r>
          </w:p>
        </w:tc>
      </w:tr>
      <w:tr w:rsidR="0091796B" w14:paraId="625F8A54" w14:textId="77777777" w:rsidTr="00FF5B40">
        <w:tc>
          <w:tcPr>
            <w:tcW w:w="4869" w:type="dxa"/>
          </w:tcPr>
          <w:p w14:paraId="266457C5" w14:textId="77777777" w:rsidR="0091796B" w:rsidRPr="00982142" w:rsidRDefault="0091796B" w:rsidP="00FF5B40">
            <w:pPr>
              <w:rPr>
                <w:rFonts w:eastAsiaTheme="minorEastAsia"/>
              </w:rPr>
            </w:pPr>
            <w:r>
              <w:rPr>
                <w:rFonts w:eastAsiaTheme="minorEastAsia" w:hint="eastAsia"/>
              </w:rPr>
              <w:t>Contact EMV</w:t>
            </w:r>
          </w:p>
        </w:tc>
        <w:tc>
          <w:tcPr>
            <w:tcW w:w="4867" w:type="dxa"/>
          </w:tcPr>
          <w:p w14:paraId="7287E4C0" w14:textId="77777777" w:rsidR="0091796B" w:rsidRPr="00982142" w:rsidRDefault="0091796B" w:rsidP="00FF5B40">
            <w:pPr>
              <w:rPr>
                <w:rFonts w:eastAsiaTheme="minorEastAsia"/>
              </w:rPr>
            </w:pPr>
            <w:r>
              <w:rPr>
                <w:rFonts w:eastAsiaTheme="minorEastAsia" w:hint="eastAsia"/>
              </w:rPr>
              <w:t>Support</w:t>
            </w:r>
          </w:p>
        </w:tc>
      </w:tr>
      <w:tr w:rsidR="0091796B" w:rsidRPr="00982142" w14:paraId="7C3029EC" w14:textId="77777777" w:rsidTr="00FF5B40">
        <w:tc>
          <w:tcPr>
            <w:tcW w:w="4869" w:type="dxa"/>
          </w:tcPr>
          <w:p w14:paraId="064AA265" w14:textId="77777777" w:rsidR="0091796B" w:rsidRPr="00591A6C" w:rsidRDefault="0091796B" w:rsidP="00FF5B40">
            <w:pPr>
              <w:rPr>
                <w:rFonts w:eastAsiaTheme="minorEastAsia"/>
              </w:rPr>
            </w:pPr>
            <w:r>
              <w:rPr>
                <w:rFonts w:eastAsiaTheme="minorEastAsia" w:hint="eastAsia"/>
              </w:rPr>
              <w:t>Terminal Contactless Floor Limit</w:t>
            </w:r>
          </w:p>
        </w:tc>
        <w:tc>
          <w:tcPr>
            <w:tcW w:w="4867" w:type="dxa"/>
          </w:tcPr>
          <w:p w14:paraId="7844A30D" w14:textId="77777777" w:rsidR="0091796B" w:rsidRPr="00591A6C" w:rsidRDefault="0091796B" w:rsidP="00FF5B40">
            <w:pPr>
              <w:rPr>
                <w:rFonts w:eastAsiaTheme="minorEastAsia"/>
              </w:rPr>
            </w:pPr>
            <w:r>
              <w:rPr>
                <w:rFonts w:eastAsiaTheme="minorEastAsia"/>
              </w:rPr>
              <w:t>12.00</w:t>
            </w:r>
          </w:p>
        </w:tc>
      </w:tr>
      <w:tr w:rsidR="0091796B" w:rsidRPr="00982142" w14:paraId="7C7F7EFD" w14:textId="77777777" w:rsidTr="00FF5B40">
        <w:tc>
          <w:tcPr>
            <w:tcW w:w="4869" w:type="dxa"/>
          </w:tcPr>
          <w:p w14:paraId="5EC53AD8" w14:textId="77777777" w:rsidR="0091796B" w:rsidRPr="00591A6C" w:rsidRDefault="0091796B" w:rsidP="00FF5B40">
            <w:pPr>
              <w:rPr>
                <w:rFonts w:eastAsiaTheme="minorEastAsia"/>
              </w:rPr>
            </w:pPr>
            <w:r>
              <w:rPr>
                <w:rFonts w:eastAsiaTheme="minorEastAsia" w:hint="eastAsia"/>
              </w:rPr>
              <w:t>Terminal Contactless</w:t>
            </w:r>
            <w:r>
              <w:rPr>
                <w:rFonts w:eastAsiaTheme="minorEastAsia"/>
              </w:rPr>
              <w:t xml:space="preserve"> CVM Limit</w:t>
            </w:r>
          </w:p>
        </w:tc>
        <w:tc>
          <w:tcPr>
            <w:tcW w:w="4867" w:type="dxa"/>
          </w:tcPr>
          <w:p w14:paraId="4F6F50E7" w14:textId="77777777" w:rsidR="0091796B" w:rsidRPr="00591A6C" w:rsidRDefault="0091796B" w:rsidP="00FF5B40">
            <w:pPr>
              <w:rPr>
                <w:rFonts w:eastAsiaTheme="minorEastAsia"/>
              </w:rPr>
            </w:pPr>
            <w:r>
              <w:rPr>
                <w:rFonts w:eastAsiaTheme="minorEastAsia"/>
              </w:rPr>
              <w:t>10.00</w:t>
            </w:r>
          </w:p>
        </w:tc>
      </w:tr>
      <w:tr w:rsidR="0091796B" w:rsidRPr="00982142" w14:paraId="61C2AA89" w14:textId="77777777" w:rsidTr="00FF5B40">
        <w:tc>
          <w:tcPr>
            <w:tcW w:w="4869" w:type="dxa"/>
          </w:tcPr>
          <w:p w14:paraId="42379E48" w14:textId="77777777" w:rsidR="0091796B" w:rsidRPr="00591A6C" w:rsidRDefault="0091796B" w:rsidP="00FF5B40">
            <w:pPr>
              <w:rPr>
                <w:rFonts w:eastAsiaTheme="minorEastAsia"/>
              </w:rPr>
            </w:pPr>
            <w:r>
              <w:rPr>
                <w:rFonts w:eastAsiaTheme="minorEastAsia" w:hint="eastAsia"/>
              </w:rPr>
              <w:t>Terminal Contactless Trans Limit</w:t>
            </w:r>
          </w:p>
        </w:tc>
        <w:tc>
          <w:tcPr>
            <w:tcW w:w="4867" w:type="dxa"/>
          </w:tcPr>
          <w:p w14:paraId="6ABFF90F" w14:textId="77777777" w:rsidR="0091796B" w:rsidRPr="00591A6C" w:rsidRDefault="0091796B" w:rsidP="00FF5B40">
            <w:pPr>
              <w:rPr>
                <w:rFonts w:eastAsiaTheme="minorEastAsia"/>
              </w:rPr>
            </w:pPr>
            <w:r>
              <w:rPr>
                <w:rFonts w:eastAsiaTheme="minorEastAsia"/>
              </w:rPr>
              <w:t>15.00</w:t>
            </w:r>
          </w:p>
        </w:tc>
      </w:tr>
    </w:tbl>
    <w:p w14:paraId="5181B4AE" w14:textId="77777777" w:rsidR="004B27BF" w:rsidRPr="00D266FE" w:rsidRDefault="004B27BF" w:rsidP="004B27BF"/>
    <w:p w14:paraId="2332D1AC" w14:textId="77777777" w:rsidR="0091796B" w:rsidRDefault="0091796B">
      <w:pPr>
        <w:widowControl/>
        <w:spacing w:before="0" w:beforeAutospacing="0" w:after="200" w:afterAutospacing="0" w:line="276" w:lineRule="auto"/>
        <w:jc w:val="left"/>
        <w:rPr>
          <w:rFonts w:eastAsia="Arial" w:cs="Arial"/>
          <w:b/>
          <w:color w:val="auto"/>
          <w:kern w:val="0"/>
          <w:sz w:val="28"/>
          <w:szCs w:val="28"/>
        </w:rPr>
      </w:pPr>
      <w:r>
        <w:br w:type="page"/>
      </w:r>
    </w:p>
    <w:p w14:paraId="77FD614E" w14:textId="71C810A0" w:rsidR="004B27BF" w:rsidRPr="0005616D" w:rsidRDefault="004B27BF" w:rsidP="004B27BF">
      <w:pPr>
        <w:pStyle w:val="NEXGOHEAD2"/>
      </w:pPr>
      <w:bookmarkStart w:id="84" w:name="_Toc219291335"/>
      <w:r>
        <w:rPr>
          <w:rFonts w:hint="eastAsia"/>
        </w:rPr>
        <w:lastRenderedPageBreak/>
        <w:t xml:space="preserve">Test AID </w:t>
      </w:r>
      <w:r>
        <w:rPr>
          <w:rFonts w:eastAsiaTheme="minorEastAsia" w:hint="eastAsia"/>
        </w:rPr>
        <w:t>&amp;</w:t>
      </w:r>
      <w:r>
        <w:rPr>
          <w:rFonts w:hint="eastAsia"/>
        </w:rPr>
        <w:t xml:space="preserve"> CAPK</w:t>
      </w:r>
      <w:bookmarkEnd w:id="84"/>
    </w:p>
    <w:p w14:paraId="4E8AF555" w14:textId="77777777" w:rsidR="004B27BF" w:rsidRDefault="004B27BF" w:rsidP="004B27BF">
      <w:pPr>
        <w:pStyle w:val="NEXGOHEAD3"/>
        <w:ind w:left="537" w:hanging="537"/>
      </w:pPr>
      <w:bookmarkStart w:id="85" w:name="_Toc219291336"/>
      <w:r>
        <w:t>AID</w:t>
      </w:r>
      <w:bookmarkEnd w:id="85"/>
    </w:p>
    <w:p w14:paraId="5F99CD3D" w14:textId="77777777" w:rsidR="0091796B" w:rsidRDefault="0091796B" w:rsidP="0091796B">
      <w:r>
        <w:t>AID list:</w:t>
      </w:r>
    </w:p>
    <w:p w14:paraId="2A638FCD" w14:textId="77777777" w:rsidR="0091796B" w:rsidRPr="00801E69" w:rsidRDefault="0091796B" w:rsidP="0091796B">
      <w:pPr>
        <w:pStyle w:val="APISourceCode"/>
        <w:rPr>
          <w:color w:val="A9B7C6"/>
        </w:rPr>
      </w:pPr>
      <w:r w:rsidRPr="00801E69">
        <w:t>a00000002501</w:t>
      </w:r>
    </w:p>
    <w:p w14:paraId="489081DD" w14:textId="77777777" w:rsidR="0091796B" w:rsidRDefault="0091796B" w:rsidP="0091796B">
      <w:r>
        <w:rPr>
          <w:rFonts w:hint="eastAsia"/>
        </w:rPr>
        <w:t>AID detail for source code configuration:</w:t>
      </w:r>
    </w:p>
    <w:p w14:paraId="6AD2E5AE" w14:textId="3014C263" w:rsidR="0091796B" w:rsidRPr="00713593" w:rsidRDefault="0091796B" w:rsidP="00713593">
      <w:pPr>
        <w:pStyle w:val="APISourceCode"/>
      </w:pPr>
      <w:r w:rsidRPr="00713593">
        <w:t>{</w:t>
      </w:r>
      <w:r w:rsidRPr="00713593">
        <w:br/>
        <w:t xml:space="preserve">  "ddol":"9f3704",</w:t>
      </w:r>
      <w:r w:rsidRPr="00713593">
        <w:br/>
        <w:t xml:space="preserve">  "aid":"a00000002501",</w:t>
      </w:r>
      <w:r w:rsidRPr="00713593">
        <w:br/>
        <w:t xml:space="preserve">  "appVerNum":"0001",</w:t>
      </w:r>
      <w:r w:rsidRPr="00713593">
        <w:br/>
        <w:t xml:space="preserve">  "asi":0,</w:t>
      </w:r>
      <w:r w:rsidRPr="00713593">
        <w:br/>
        <w:t xml:space="preserve">  "contactlessCvmLimit":1000,</w:t>
      </w:r>
      <w:r w:rsidRPr="00713593">
        <w:br/>
        <w:t xml:space="preserve">  "contactlessFloorLimit":1200,</w:t>
      </w:r>
      <w:r w:rsidRPr="00713593">
        <w:br/>
        <w:t xml:space="preserve">  "contactlessTransLimit":1500,</w:t>
      </w:r>
      <w:r w:rsidRPr="00713593">
        <w:br/>
        <w:t xml:space="preserve">  "floorLimit":0,</w:t>
      </w:r>
      <w:r w:rsidRPr="00713593">
        <w:br/>
        <w:t xml:space="preserve">  "maxTargetPercent":99,</w:t>
      </w:r>
      <w:r w:rsidRPr="00713593">
        <w:br/>
        <w:t xml:space="preserve">  "onlinePinCap":1,</w:t>
      </w:r>
      <w:r w:rsidRPr="00713593">
        <w:br/>
        <w:t xml:space="preserve">  "tacDefault":"DC50FC9800",</w:t>
      </w:r>
      <w:r w:rsidRPr="00713593">
        <w:br/>
        <w:t xml:space="preserve">  "tacDenial":"0010000000",</w:t>
      </w:r>
      <w:r w:rsidRPr="00713593">
        <w:br/>
        <w:t xml:space="preserve">  "tacOnline":"DE00FC9800",</w:t>
      </w:r>
      <w:r w:rsidRPr="00713593">
        <w:br/>
        <w:t xml:space="preserve">  "targetPercent":99,</w:t>
      </w:r>
      <w:r w:rsidRPr="00713593">
        <w:br/>
        <w:t xml:space="preserve">  "threshold":0,</w:t>
      </w:r>
      <w:r w:rsidRPr="00713593">
        <w:br/>
        <w:t xml:space="preserve">  "transLimit":4000</w:t>
      </w:r>
      <w:r w:rsidRPr="00713593">
        <w:br/>
        <w:t>}</w:t>
      </w:r>
    </w:p>
    <w:p w14:paraId="43F28B6E" w14:textId="77777777" w:rsidR="004B27BF" w:rsidRPr="0091796B" w:rsidRDefault="004B27BF" w:rsidP="004B27BF"/>
    <w:p w14:paraId="47B8D5FC" w14:textId="77777777" w:rsidR="0091796B" w:rsidRPr="00586A2B" w:rsidRDefault="0091796B" w:rsidP="004B27BF"/>
    <w:p w14:paraId="2D322F79" w14:textId="77777777" w:rsidR="00713593" w:rsidRDefault="00713593">
      <w:pPr>
        <w:widowControl/>
        <w:spacing w:before="0" w:beforeAutospacing="0" w:after="200" w:afterAutospacing="0" w:line="276" w:lineRule="auto"/>
        <w:jc w:val="left"/>
        <w:rPr>
          <w:rFonts w:eastAsia="Arial Unicode MS" w:cs="Arial"/>
          <w:b/>
          <w:color w:val="auto"/>
          <w:kern w:val="0"/>
          <w:sz w:val="24"/>
          <w:szCs w:val="24"/>
        </w:rPr>
      </w:pPr>
      <w:r>
        <w:br w:type="page"/>
      </w:r>
    </w:p>
    <w:p w14:paraId="4ADBD4BA" w14:textId="4E6C5629" w:rsidR="004B27BF" w:rsidRPr="003941C2" w:rsidRDefault="004B27BF" w:rsidP="004B27BF">
      <w:pPr>
        <w:pStyle w:val="NEXGOHEAD3"/>
        <w:ind w:left="537" w:hanging="537"/>
      </w:pPr>
      <w:bookmarkStart w:id="86" w:name="_Toc219291337"/>
      <w:r w:rsidRPr="003941C2">
        <w:lastRenderedPageBreak/>
        <w:t>CAPK</w:t>
      </w:r>
      <w:bookmarkEnd w:id="86"/>
    </w:p>
    <w:p w14:paraId="244B9CAA" w14:textId="77777777" w:rsidR="00713593" w:rsidRDefault="00713593" w:rsidP="00713593">
      <w:pPr>
        <w:pStyle w:val="APISourceCode"/>
        <w:rPr>
          <w:rFonts w:eastAsiaTheme="minorEastAsia"/>
        </w:rPr>
      </w:pPr>
      <w:r w:rsidRPr="00713593">
        <w:t>{</w:t>
      </w:r>
      <w:r w:rsidRPr="00713593">
        <w:br/>
        <w:t xml:space="preserve">  "arithInd":1,</w:t>
      </w:r>
      <w:r w:rsidRPr="00713593">
        <w:br/>
        <w:t xml:space="preserve">  "capkIdx":200,</w:t>
      </w:r>
      <w:r w:rsidRPr="00713593">
        <w:br/>
        <w:t xml:space="preserve">  "checkSum":"33bd7a059fab094939b90a8f35845c9dc779bd50",</w:t>
      </w:r>
      <w:r w:rsidRPr="00713593">
        <w:br/>
        <w:t xml:space="preserve">  "expireDate":"20201231",</w:t>
      </w:r>
      <w:r w:rsidRPr="00713593">
        <w:br/>
        <w:t xml:space="preserve">  "exponent":"03",</w:t>
      </w:r>
      <w:r w:rsidRPr="00713593">
        <w:br/>
        <w:t xml:space="preserve">  "hashInd":1,</w:t>
      </w:r>
      <w:r w:rsidRPr="00713593">
        <w:br/>
        <w:t xml:space="preserve">  "modulus":</w:t>
      </w:r>
    </w:p>
    <w:p w14:paraId="5BECE1A3" w14:textId="03C5FC4E" w:rsidR="00713593" w:rsidRPr="00713593" w:rsidRDefault="00713593" w:rsidP="00713593">
      <w:pPr>
        <w:pStyle w:val="APISourceCode"/>
        <w:rPr>
          <w:rFonts w:eastAsiaTheme="minorEastAsia"/>
        </w:rPr>
      </w:pPr>
      <w:r w:rsidRPr="00713593">
        <w:t>"bf0cfced708fb6b048e3014336ea24aa007d7967b8aa4e613d26d015c4fe7805d9db131ced0d2a8ed504c3b5ccd48c33199e5a5bf644da043b54dbf60276f05b1750fab39098c7511d04babc649482ddcf7cc42c8c435bab8dd0eb1a620c31111d1aaaf9af6571eebd4cf5a08496d57e7abdbb5180e0a42da869ab95fb620eff2641c3702af3be0b0c138eaef202e21d",</w:t>
      </w:r>
      <w:r w:rsidRPr="00713593">
        <w:br/>
        <w:t xml:space="preserve">  "rid":"a000000025"</w:t>
      </w:r>
      <w:r w:rsidRPr="00713593">
        <w:br/>
        <w:t>}</w:t>
      </w:r>
    </w:p>
    <w:p w14:paraId="299917D6" w14:textId="5A42C1DD" w:rsidR="00713593" w:rsidRPr="00713593" w:rsidRDefault="00713593" w:rsidP="00713593">
      <w:pPr>
        <w:rPr>
          <w:rFonts w:cs="Arial"/>
          <w:b/>
          <w:color w:val="FF0000"/>
        </w:rPr>
      </w:pPr>
      <w:r w:rsidRPr="00713593">
        <w:rPr>
          <w:rFonts w:cs="Arial"/>
          <w:b/>
          <w:color w:val="FF0000"/>
        </w:rPr>
        <w:t>Note:</w:t>
      </w:r>
      <w:r w:rsidRPr="00713593">
        <w:rPr>
          <w:rFonts w:cs="Arial"/>
          <w:color w:val="FF0000"/>
        </w:rPr>
        <w:t xml:space="preserve"> </w:t>
      </w:r>
      <w:proofErr w:type="spellStart"/>
      <w:r w:rsidRPr="00713593">
        <w:rPr>
          <w:rFonts w:cs="Arial"/>
          <w:color w:val="FF0000"/>
        </w:rPr>
        <w:t>CapkIdx</w:t>
      </w:r>
      <w:proofErr w:type="spellEnd"/>
      <w:r w:rsidRPr="00713593">
        <w:rPr>
          <w:rFonts w:cs="Arial"/>
          <w:color w:val="FF0000"/>
        </w:rPr>
        <w:t xml:space="preserve"> is int type in above list. For </w:t>
      </w:r>
      <w:proofErr w:type="gramStart"/>
      <w:r w:rsidRPr="00713593">
        <w:rPr>
          <w:rFonts w:cs="Arial"/>
          <w:color w:val="FF0000"/>
        </w:rPr>
        <w:t>example</w:t>
      </w:r>
      <w:proofErr w:type="gramEnd"/>
      <w:r w:rsidR="00117D63">
        <w:rPr>
          <w:rFonts w:cs="Arial" w:hint="eastAsia"/>
          <w:color w:val="FF0000"/>
        </w:rPr>
        <w:t xml:space="preserve"> </w:t>
      </w:r>
      <w:r w:rsidRPr="00713593">
        <w:rPr>
          <w:rFonts w:cs="Arial"/>
          <w:color w:val="FF0000"/>
        </w:rPr>
        <w:t>200 = 0xC38(</w:t>
      </w:r>
      <w:proofErr w:type="spellStart"/>
      <w:r w:rsidRPr="00713593">
        <w:rPr>
          <w:rFonts w:cs="Arial"/>
          <w:color w:val="FF0000"/>
        </w:rPr>
        <w:t>exadecimal</w:t>
      </w:r>
      <w:proofErr w:type="spellEnd"/>
      <w:r w:rsidRPr="00713593">
        <w:rPr>
          <w:rFonts w:cs="Arial"/>
          <w:color w:val="FF0000"/>
        </w:rPr>
        <w:t>)</w:t>
      </w:r>
    </w:p>
    <w:p w14:paraId="26B1D1D6" w14:textId="77777777" w:rsidR="00713593" w:rsidRDefault="00713593" w:rsidP="004B27BF"/>
    <w:p w14:paraId="360AFDD1" w14:textId="77777777" w:rsidR="00713593" w:rsidRDefault="00713593">
      <w:pPr>
        <w:widowControl/>
        <w:spacing w:before="0" w:beforeAutospacing="0" w:after="200" w:afterAutospacing="0" w:line="276" w:lineRule="auto"/>
        <w:jc w:val="left"/>
        <w:rPr>
          <w:rFonts w:eastAsia="Arial" w:cs="Arial"/>
          <w:b/>
          <w:color w:val="auto"/>
          <w:kern w:val="0"/>
          <w:sz w:val="28"/>
          <w:szCs w:val="28"/>
        </w:rPr>
      </w:pPr>
      <w:r>
        <w:br w:type="page"/>
      </w:r>
    </w:p>
    <w:p w14:paraId="61EAADB1" w14:textId="5EB7F8AA" w:rsidR="004B27BF" w:rsidRDefault="004B27BF" w:rsidP="004B27BF">
      <w:pPr>
        <w:pStyle w:val="NEXGOHEAD2"/>
      </w:pPr>
      <w:bookmarkStart w:id="87" w:name="_Toc219291338"/>
      <w:r>
        <w:lastRenderedPageBreak/>
        <w:t>Test cases</w:t>
      </w:r>
      <w:bookmarkEnd w:id="87"/>
    </w:p>
    <w:p w14:paraId="2CF1F40D" w14:textId="77777777" w:rsidR="00713593" w:rsidRPr="00713593" w:rsidRDefault="00713593" w:rsidP="00B02FA7">
      <w:pPr>
        <w:pStyle w:val="NEXGOHEAD3"/>
        <w:ind w:left="537" w:hanging="537"/>
        <w:rPr>
          <w:sz w:val="21"/>
          <w:szCs w:val="21"/>
          <w:lang w:val="en-GB"/>
        </w:rPr>
      </w:pPr>
      <w:bookmarkStart w:id="88" w:name="_Toc213854069"/>
      <w:bookmarkStart w:id="89" w:name="_Toc219291339"/>
      <w:r w:rsidRPr="00713593">
        <w:t>AXP CTL-EP001</w:t>
      </w:r>
      <w:bookmarkEnd w:id="89"/>
    </w:p>
    <w:bookmarkEnd w:id="88"/>
    <w:p w14:paraId="7D185008" w14:textId="1B849778" w:rsidR="00713593" w:rsidRPr="00713593" w:rsidRDefault="00713593" w:rsidP="00713593">
      <w:pPr>
        <w:pStyle w:val="NEXGOHEAD4"/>
        <w:ind w:left="564" w:hanging="564"/>
      </w:pPr>
      <w:r w:rsidRPr="00713593">
        <w:rPr>
          <w:rFonts w:hint="eastAsia"/>
        </w:rPr>
        <w:t>S</w:t>
      </w:r>
      <w:r w:rsidRPr="00713593">
        <w:t>olution</w:t>
      </w:r>
    </w:p>
    <w:p w14:paraId="270A460F" w14:textId="1B09D67E" w:rsidR="00713593" w:rsidRPr="00713593" w:rsidRDefault="00713593" w:rsidP="00686937">
      <w:pPr>
        <w:pStyle w:val="APISourceCode"/>
      </w:pPr>
      <w:r w:rsidRPr="00713593">
        <w:t xml:space="preserve">When CDA fail, it normal that the card expired, or you haven’t </w:t>
      </w:r>
      <w:proofErr w:type="gramStart"/>
      <w:r w:rsidRPr="00713593">
        <w:t>add</w:t>
      </w:r>
      <w:proofErr w:type="gramEnd"/>
      <w:r w:rsidRPr="00713593">
        <w:t xml:space="preserve"> the card required </w:t>
      </w:r>
      <w:r w:rsidR="00686937">
        <w:rPr>
          <w:rFonts w:hint="eastAsia"/>
        </w:rPr>
        <w:t>CAPK</w:t>
      </w:r>
      <w:r w:rsidRPr="00713593">
        <w:t xml:space="preserve">, </w:t>
      </w:r>
    </w:p>
    <w:p w14:paraId="502E684E" w14:textId="77777777" w:rsidR="00713593" w:rsidRPr="00713593" w:rsidRDefault="00713593" w:rsidP="00686937">
      <w:pPr>
        <w:pStyle w:val="APISourceCode"/>
      </w:pPr>
      <w:r w:rsidRPr="00713593">
        <w:t>1. You can check the card’s expired date, you can get it from track2</w:t>
      </w:r>
    </w:p>
    <w:p w14:paraId="67B85E39" w14:textId="4426149C" w:rsidR="00713593" w:rsidRPr="00686937" w:rsidRDefault="00713593" w:rsidP="00686937">
      <w:pPr>
        <w:pStyle w:val="APISourceCode"/>
      </w:pPr>
      <w:r w:rsidRPr="00713593">
        <w:t xml:space="preserve">2. You can find the tag 8F </w:t>
      </w:r>
      <w:r w:rsidR="00686937">
        <w:rPr>
          <w:rFonts w:hint="eastAsia"/>
        </w:rPr>
        <w:t>CAPK</w:t>
      </w:r>
      <w:r w:rsidRPr="00713593">
        <w:t xml:space="preserve"> index value, then check your </w:t>
      </w:r>
      <w:r w:rsidR="00686937">
        <w:rPr>
          <w:rFonts w:hint="eastAsia"/>
        </w:rPr>
        <w:t>CAPK</w:t>
      </w:r>
      <w:r w:rsidR="00686937" w:rsidRPr="00713593">
        <w:t xml:space="preserve"> </w:t>
      </w:r>
      <w:r w:rsidRPr="00713593">
        <w:t xml:space="preserve">parameter file whether exist this </w:t>
      </w:r>
      <w:r w:rsidR="00686937">
        <w:rPr>
          <w:rFonts w:hint="eastAsia"/>
        </w:rPr>
        <w:t>CAPK</w:t>
      </w:r>
      <w:r w:rsidRPr="00713593">
        <w:t xml:space="preserve">? </w:t>
      </w:r>
    </w:p>
    <w:p w14:paraId="548AA370" w14:textId="77777777" w:rsidR="00686937" w:rsidRDefault="00686937">
      <w:pPr>
        <w:widowControl/>
        <w:spacing w:before="0" w:beforeAutospacing="0" w:after="200" w:afterAutospacing="0" w:line="276" w:lineRule="auto"/>
        <w:jc w:val="left"/>
        <w:rPr>
          <w:rFonts w:eastAsia="Arial Unicode MS" w:cs="Arial"/>
          <w:b/>
          <w:color w:val="auto"/>
          <w:kern w:val="0"/>
          <w:sz w:val="24"/>
          <w:szCs w:val="24"/>
        </w:rPr>
      </w:pPr>
      <w:r>
        <w:br w:type="page"/>
      </w:r>
    </w:p>
    <w:p w14:paraId="1F0CC308" w14:textId="1925A72A" w:rsidR="00686937" w:rsidRPr="00713593" w:rsidRDefault="00686937" w:rsidP="00686937">
      <w:pPr>
        <w:pStyle w:val="NEXGOHEAD3"/>
        <w:ind w:left="537" w:hanging="537"/>
      </w:pPr>
      <w:bookmarkStart w:id="90" w:name="_Toc219291340"/>
      <w:r>
        <w:lastRenderedPageBreak/>
        <w:t xml:space="preserve">AXP </w:t>
      </w:r>
      <w:r w:rsidRPr="00713593">
        <w:t>EP001</w:t>
      </w:r>
      <w:bookmarkEnd w:id="90"/>
    </w:p>
    <w:p w14:paraId="47A2DB0E" w14:textId="77777777" w:rsidR="00686937" w:rsidRPr="00C439C1" w:rsidRDefault="00686937" w:rsidP="00686937">
      <w:pPr>
        <w:pStyle w:val="NEXGOHEAD4"/>
        <w:ind w:left="564" w:hanging="564"/>
        <w:rPr>
          <w:lang w:val="en-GB"/>
        </w:rPr>
      </w:pPr>
      <w:r>
        <w:rPr>
          <w:rFonts w:hint="eastAsia"/>
          <w:lang w:val="en-GB"/>
        </w:rPr>
        <w:t>Question</w:t>
      </w:r>
    </w:p>
    <w:p w14:paraId="4DBA770F" w14:textId="48D1E81B" w:rsidR="00686937" w:rsidRDefault="00686937" w:rsidP="00686937">
      <w:pPr>
        <w:pStyle w:val="WrongNotes"/>
        <w:rPr>
          <w:lang w:val="en-GB"/>
        </w:rPr>
      </w:pPr>
      <w:r>
        <w:rPr>
          <w:rFonts w:hint="eastAsia"/>
          <w:lang w:val="en-GB"/>
        </w:rPr>
        <w:t xml:space="preserve">In First GEN AC, TVR </w:t>
      </w:r>
      <w:r>
        <w:rPr>
          <w:lang w:val="en-GB"/>
        </w:rPr>
        <w:t>- B</w:t>
      </w:r>
      <w:r>
        <w:rPr>
          <w:rFonts w:hint="eastAsia"/>
          <w:lang w:val="en-GB"/>
        </w:rPr>
        <w:t>y</w:t>
      </w:r>
      <w:r>
        <w:rPr>
          <w:lang w:val="en-GB"/>
        </w:rPr>
        <w:t>te 1 bit 3</w:t>
      </w:r>
      <w:r>
        <w:rPr>
          <w:rFonts w:hint="eastAsia"/>
          <w:lang w:val="en-GB"/>
        </w:rPr>
        <w:t xml:space="preserve"> </w:t>
      </w:r>
      <w:r>
        <w:rPr>
          <w:lang w:val="en-GB"/>
        </w:rPr>
        <w:t>= ‘0’ indicates</w:t>
      </w:r>
      <w:r>
        <w:rPr>
          <w:rFonts w:hint="eastAsia"/>
          <w:lang w:val="en-GB"/>
        </w:rPr>
        <w:t xml:space="preserve"> </w:t>
      </w:r>
      <w:r w:rsidRPr="00E77BA3">
        <w:rPr>
          <w:lang w:val="en-GB"/>
        </w:rPr>
        <w:t>"CDA passed or not</w:t>
      </w:r>
      <w:r>
        <w:rPr>
          <w:lang w:val="en-GB"/>
        </w:rPr>
        <w:t xml:space="preserve"> </w:t>
      </w:r>
      <w:r w:rsidRPr="00E77BA3">
        <w:rPr>
          <w:lang w:val="en-GB"/>
        </w:rPr>
        <w:t>performed"</w:t>
      </w:r>
      <w:r>
        <w:rPr>
          <w:lang w:val="en-GB"/>
        </w:rPr>
        <w:t>.</w:t>
      </w:r>
    </w:p>
    <w:p w14:paraId="05766587" w14:textId="65CD7667" w:rsidR="00686937" w:rsidRDefault="00686937" w:rsidP="00686937">
      <w:pPr>
        <w:pStyle w:val="WrongNotes"/>
        <w:rPr>
          <w:lang w:val="en-GB"/>
        </w:rPr>
      </w:pPr>
      <w:r>
        <w:rPr>
          <w:rFonts w:hint="eastAsia"/>
          <w:lang w:val="en-GB"/>
        </w:rPr>
        <w:t>In First GEN AC</w:t>
      </w:r>
      <w:r>
        <w:rPr>
          <w:lang w:val="en-GB"/>
        </w:rPr>
        <w:t xml:space="preserve"> Response</w:t>
      </w:r>
      <w:r>
        <w:rPr>
          <w:rFonts w:hint="eastAsia"/>
          <w:lang w:val="en-GB"/>
        </w:rPr>
        <w:t>,</w:t>
      </w:r>
      <w:r>
        <w:rPr>
          <w:lang w:val="en-GB"/>
        </w:rPr>
        <w:t xml:space="preserve"> </w:t>
      </w:r>
      <w:proofErr w:type="gramStart"/>
      <w:r>
        <w:rPr>
          <w:lang w:val="en-GB"/>
        </w:rPr>
        <w:t>Tag</w:t>
      </w:r>
      <w:proofErr w:type="gramEnd"/>
      <w:r>
        <w:rPr>
          <w:lang w:val="en-GB"/>
        </w:rPr>
        <w:t xml:space="preserve"> 9F27(CID) = ’40' indicates ‘TC’.</w:t>
      </w:r>
    </w:p>
    <w:p w14:paraId="2A218ED0" w14:textId="77777777" w:rsidR="00686937" w:rsidRPr="00F64D13" w:rsidRDefault="00686937" w:rsidP="00686937">
      <w:pPr>
        <w:rPr>
          <w:color w:val="00B050"/>
          <w:lang w:val="en-GB"/>
        </w:rPr>
      </w:pPr>
      <w:r w:rsidRPr="00F64D13">
        <w:rPr>
          <w:rFonts w:hint="eastAsia"/>
          <w:color w:val="00B050"/>
          <w:lang w:val="en-GB"/>
        </w:rPr>
        <w:t>Solution:</w:t>
      </w:r>
    </w:p>
    <w:p w14:paraId="64707FD3" w14:textId="37CD9B59" w:rsidR="00686937" w:rsidRPr="00E77BA3" w:rsidRDefault="00686937" w:rsidP="00686937">
      <w:r>
        <w:t xml:space="preserve">Add the index C8 </w:t>
      </w:r>
      <w:r>
        <w:rPr>
          <w:rFonts w:hint="eastAsia"/>
        </w:rPr>
        <w:t>CAPK</w:t>
      </w:r>
      <w:r>
        <w:t xml:space="preserve"> value in your </w:t>
      </w:r>
      <w:r>
        <w:rPr>
          <w:rFonts w:hint="eastAsia"/>
        </w:rPr>
        <w:t>CAPK</w:t>
      </w:r>
      <w:r>
        <w:t>’</w:t>
      </w:r>
      <w:r>
        <w:t>s parameter file.</w:t>
      </w:r>
    </w:p>
    <w:p w14:paraId="6CB2BCF2" w14:textId="77777777" w:rsidR="00686937" w:rsidRPr="00713593" w:rsidRDefault="00686937" w:rsidP="00686937">
      <w:pPr>
        <w:pStyle w:val="NEXGOHEAD3"/>
        <w:ind w:left="537" w:hanging="537"/>
      </w:pPr>
      <w:bookmarkStart w:id="91" w:name="_Toc219291341"/>
      <w:r>
        <w:t>AXP EP003</w:t>
      </w:r>
      <w:bookmarkEnd w:id="91"/>
    </w:p>
    <w:p w14:paraId="20076E53" w14:textId="77777777" w:rsidR="00686937" w:rsidRPr="00C439C1" w:rsidRDefault="00686937" w:rsidP="00686937">
      <w:pPr>
        <w:pStyle w:val="NEXGOHEAD4"/>
        <w:ind w:left="564" w:hanging="564"/>
        <w:rPr>
          <w:lang w:val="en-GB"/>
        </w:rPr>
      </w:pPr>
      <w:r>
        <w:rPr>
          <w:rFonts w:hint="eastAsia"/>
          <w:lang w:val="en-GB"/>
        </w:rPr>
        <w:t>Question</w:t>
      </w:r>
    </w:p>
    <w:p w14:paraId="58203AE5" w14:textId="1AF39708" w:rsidR="00686937" w:rsidRDefault="00686937" w:rsidP="00686937">
      <w:pPr>
        <w:pStyle w:val="WrongNotes"/>
        <w:rPr>
          <w:lang w:val="en-GB"/>
        </w:rPr>
      </w:pPr>
      <w:r>
        <w:rPr>
          <w:rFonts w:hint="eastAsia"/>
          <w:lang w:val="en-GB"/>
        </w:rPr>
        <w:t xml:space="preserve">In First GEN AC, TVR </w:t>
      </w:r>
      <w:r>
        <w:rPr>
          <w:lang w:val="en-GB"/>
        </w:rPr>
        <w:t>- B</w:t>
      </w:r>
      <w:r>
        <w:rPr>
          <w:rFonts w:hint="eastAsia"/>
          <w:lang w:val="en-GB"/>
        </w:rPr>
        <w:t>y</w:t>
      </w:r>
      <w:r>
        <w:rPr>
          <w:lang w:val="en-GB"/>
        </w:rPr>
        <w:t>te 3 bit 8</w:t>
      </w:r>
      <w:r>
        <w:rPr>
          <w:rFonts w:hint="eastAsia"/>
          <w:lang w:val="en-GB"/>
        </w:rPr>
        <w:t xml:space="preserve"> </w:t>
      </w:r>
      <w:r>
        <w:rPr>
          <w:lang w:val="en-GB"/>
        </w:rPr>
        <w:t>= ‘1’ indicates</w:t>
      </w:r>
      <w:r>
        <w:rPr>
          <w:rFonts w:hint="eastAsia"/>
          <w:lang w:val="en-GB"/>
        </w:rPr>
        <w:t xml:space="preserve"> </w:t>
      </w:r>
      <w:r w:rsidRPr="00E77BA3">
        <w:rPr>
          <w:lang w:val="en-GB"/>
        </w:rPr>
        <w:t>"</w:t>
      </w:r>
      <w:r>
        <w:rPr>
          <w:lang w:val="en-GB"/>
        </w:rPr>
        <w:t>Transaction exceeds floor limit</w:t>
      </w:r>
      <w:r w:rsidRPr="00E77BA3">
        <w:rPr>
          <w:lang w:val="en-GB"/>
        </w:rPr>
        <w:t>"</w:t>
      </w:r>
      <w:r>
        <w:rPr>
          <w:lang w:val="en-GB"/>
        </w:rPr>
        <w:t>.</w:t>
      </w:r>
    </w:p>
    <w:p w14:paraId="67804DBD" w14:textId="0DF5DEC2" w:rsidR="00686937" w:rsidRDefault="00686937" w:rsidP="00686937">
      <w:pPr>
        <w:pStyle w:val="WrongNotes"/>
        <w:rPr>
          <w:lang w:val="en-GB"/>
        </w:rPr>
      </w:pPr>
      <w:r>
        <w:rPr>
          <w:rFonts w:hint="eastAsia"/>
          <w:lang w:val="en-GB"/>
        </w:rPr>
        <w:t>In First GEN AC</w:t>
      </w:r>
      <w:r>
        <w:rPr>
          <w:lang w:val="en-GB"/>
        </w:rPr>
        <w:t xml:space="preserve"> Response</w:t>
      </w:r>
      <w:r>
        <w:rPr>
          <w:rFonts w:hint="eastAsia"/>
          <w:lang w:val="en-GB"/>
        </w:rPr>
        <w:t>,</w:t>
      </w:r>
      <w:r>
        <w:rPr>
          <w:lang w:val="en-GB"/>
        </w:rPr>
        <w:t xml:space="preserve"> </w:t>
      </w:r>
      <w:proofErr w:type="gramStart"/>
      <w:r>
        <w:rPr>
          <w:lang w:val="en-GB"/>
        </w:rPr>
        <w:t>Tag</w:t>
      </w:r>
      <w:proofErr w:type="gramEnd"/>
      <w:r>
        <w:rPr>
          <w:lang w:val="en-GB"/>
        </w:rPr>
        <w:t xml:space="preserve"> 9F27(CID) = ’80' indicates ‘ARQC’.</w:t>
      </w:r>
    </w:p>
    <w:p w14:paraId="403330BD" w14:textId="77777777" w:rsidR="00686937" w:rsidRPr="00F64D13" w:rsidRDefault="00686937" w:rsidP="00686937">
      <w:pPr>
        <w:rPr>
          <w:color w:val="00B050"/>
          <w:lang w:val="en-GB"/>
        </w:rPr>
      </w:pPr>
      <w:r w:rsidRPr="00F64D13">
        <w:rPr>
          <w:rFonts w:hint="eastAsia"/>
          <w:color w:val="00B050"/>
          <w:lang w:val="en-GB"/>
        </w:rPr>
        <w:t>Solution:</w:t>
      </w:r>
    </w:p>
    <w:p w14:paraId="06E19DC7" w14:textId="497EE1F5" w:rsidR="00686937" w:rsidRPr="00E77BA3" w:rsidRDefault="00686937" w:rsidP="00686937">
      <w:r>
        <w:t>Please kindly make sure that your transaction amount more th</w:t>
      </w:r>
      <w:r>
        <w:rPr>
          <w:rFonts w:hint="eastAsia"/>
        </w:rPr>
        <w:t>a</w:t>
      </w:r>
      <w:r>
        <w:t>n contactless floor limit.</w:t>
      </w:r>
    </w:p>
    <w:p w14:paraId="0D373F64" w14:textId="77777777" w:rsidR="00686937" w:rsidRPr="00713593" w:rsidRDefault="00686937" w:rsidP="00686937">
      <w:pPr>
        <w:pStyle w:val="NEXGOHEAD3"/>
        <w:ind w:left="537" w:hanging="537"/>
      </w:pPr>
      <w:bookmarkStart w:id="92" w:name="_Toc219291342"/>
      <w:r>
        <w:t>AXP EP018</w:t>
      </w:r>
      <w:bookmarkEnd w:id="92"/>
    </w:p>
    <w:p w14:paraId="1B87A23E" w14:textId="77777777" w:rsidR="00686937" w:rsidRPr="00C439C1" w:rsidRDefault="00686937" w:rsidP="00686937">
      <w:pPr>
        <w:pStyle w:val="NEXGOHEAD4"/>
        <w:ind w:left="564" w:hanging="564"/>
        <w:rPr>
          <w:lang w:val="en-GB"/>
        </w:rPr>
      </w:pPr>
      <w:r>
        <w:rPr>
          <w:rFonts w:hint="eastAsia"/>
          <w:lang w:val="en-GB"/>
        </w:rPr>
        <w:t>Question</w:t>
      </w:r>
    </w:p>
    <w:p w14:paraId="3D67DFDE" w14:textId="161EEF3A" w:rsidR="00686937" w:rsidRDefault="00686937" w:rsidP="00686937">
      <w:pPr>
        <w:pStyle w:val="WrongNotes"/>
        <w:rPr>
          <w:lang w:val="en-GB"/>
        </w:rPr>
      </w:pPr>
      <w:r>
        <w:rPr>
          <w:rFonts w:hint="eastAsia"/>
          <w:lang w:val="en-GB"/>
        </w:rPr>
        <w:t xml:space="preserve">In First GEN AC, TVR </w:t>
      </w:r>
      <w:r>
        <w:rPr>
          <w:lang w:val="en-GB"/>
        </w:rPr>
        <w:t>- B</w:t>
      </w:r>
      <w:r>
        <w:rPr>
          <w:rFonts w:hint="eastAsia"/>
          <w:lang w:val="en-GB"/>
        </w:rPr>
        <w:t>y</w:t>
      </w:r>
      <w:r>
        <w:rPr>
          <w:lang w:val="en-GB"/>
        </w:rPr>
        <w:t>te 3 bit 8</w:t>
      </w:r>
      <w:r>
        <w:rPr>
          <w:rFonts w:hint="eastAsia"/>
          <w:lang w:val="en-GB"/>
        </w:rPr>
        <w:t xml:space="preserve"> </w:t>
      </w:r>
      <w:r>
        <w:rPr>
          <w:lang w:val="en-GB"/>
        </w:rPr>
        <w:t>= ‘0’ indicates</w:t>
      </w:r>
      <w:r>
        <w:rPr>
          <w:rFonts w:hint="eastAsia"/>
          <w:lang w:val="en-GB"/>
        </w:rPr>
        <w:t xml:space="preserve"> </w:t>
      </w:r>
      <w:r w:rsidRPr="00E77BA3">
        <w:rPr>
          <w:lang w:val="en-GB"/>
        </w:rPr>
        <w:t>"</w:t>
      </w:r>
      <w:r>
        <w:rPr>
          <w:lang w:val="en-GB"/>
        </w:rPr>
        <w:t>Cardholder verification successful or not performed</w:t>
      </w:r>
      <w:r w:rsidRPr="00E77BA3">
        <w:rPr>
          <w:lang w:val="en-GB"/>
        </w:rPr>
        <w:t>"</w:t>
      </w:r>
      <w:r>
        <w:rPr>
          <w:lang w:val="en-GB"/>
        </w:rPr>
        <w:t>.</w:t>
      </w:r>
    </w:p>
    <w:p w14:paraId="55041C17" w14:textId="77777777" w:rsidR="00686937" w:rsidRPr="00F64D13" w:rsidRDefault="00686937" w:rsidP="00686937">
      <w:pPr>
        <w:rPr>
          <w:color w:val="00B050"/>
          <w:lang w:val="en-GB"/>
        </w:rPr>
      </w:pPr>
      <w:r w:rsidRPr="00F64D13">
        <w:rPr>
          <w:rFonts w:hint="eastAsia"/>
          <w:color w:val="00B050"/>
          <w:lang w:val="en-GB"/>
        </w:rPr>
        <w:t>Solution:</w:t>
      </w:r>
    </w:p>
    <w:p w14:paraId="19B69365" w14:textId="77777777" w:rsidR="00686937" w:rsidRDefault="00686937" w:rsidP="00686937">
      <w:r>
        <w:t xml:space="preserve">Please kindly set the 9F6D value for C0 in </w:t>
      </w:r>
      <w:proofErr w:type="spellStart"/>
      <w:r>
        <w:t>beforeGPO</w:t>
      </w:r>
      <w:proofErr w:type="spellEnd"/>
      <w:r>
        <w:t xml:space="preserve"> function.</w:t>
      </w:r>
    </w:p>
    <w:p w14:paraId="0BADFB3C" w14:textId="61E564D2" w:rsidR="00686937" w:rsidRPr="00E77BA3" w:rsidRDefault="00686937" w:rsidP="00686937">
      <w:pPr>
        <w:rPr>
          <w:rFonts w:hint="eastAsia"/>
        </w:rPr>
      </w:pPr>
      <w:r>
        <w:rPr>
          <w:rFonts w:hint="eastAsia"/>
        </w:rPr>
        <w:t>Example code for Android device</w:t>
      </w:r>
    </w:p>
    <w:p w14:paraId="50B951B9" w14:textId="65F0277F" w:rsidR="004B27BF" w:rsidRPr="00686937" w:rsidRDefault="00686937" w:rsidP="00686937">
      <w:pPr>
        <w:pStyle w:val="APISourceCode"/>
        <w:rPr>
          <w:rFonts w:eastAsiaTheme="minorEastAsia" w:hint="eastAsia"/>
        </w:rPr>
      </w:pPr>
      <w:r w:rsidRPr="0019569E">
        <w:rPr>
          <w:rFonts w:eastAsiaTheme="minorEastAsia"/>
        </w:rPr>
        <w:t>emvHandler2.setTlv(ByteUtils.hexString2ByteArray("9F6D"</w:t>
      </w:r>
      <w:proofErr w:type="gramStart"/>
      <w:r w:rsidRPr="0019569E">
        <w:rPr>
          <w:rFonts w:eastAsiaTheme="minorEastAsia"/>
        </w:rPr>
        <w:t>),ByteUtils.hexString</w:t>
      </w:r>
      <w:proofErr w:type="gramEnd"/>
      <w:r w:rsidRPr="0019569E">
        <w:rPr>
          <w:rFonts w:eastAsiaTheme="minorEastAsia"/>
        </w:rPr>
        <w:t>2ByteArray("C0"));</w:t>
      </w:r>
    </w:p>
    <w:p w14:paraId="4A7AD0DE" w14:textId="77777777" w:rsidR="00713593" w:rsidRDefault="00713593">
      <w:pPr>
        <w:widowControl/>
        <w:spacing w:before="0" w:beforeAutospacing="0" w:after="200" w:afterAutospacing="0" w:line="276" w:lineRule="auto"/>
        <w:jc w:val="left"/>
        <w:rPr>
          <w:rFonts w:eastAsia="Arial Unicode MS" w:cs="Arial"/>
          <w:b/>
          <w:color w:val="auto"/>
          <w:kern w:val="0"/>
          <w:sz w:val="36"/>
          <w:szCs w:val="36"/>
        </w:rPr>
      </w:pPr>
      <w:r>
        <w:br w:type="page"/>
      </w:r>
    </w:p>
    <w:p w14:paraId="02956DC5" w14:textId="5616F9D2" w:rsidR="00604F24" w:rsidRDefault="00604F24" w:rsidP="00604F24">
      <w:pPr>
        <w:pStyle w:val="NEXGOHEAD1"/>
        <w:ind w:left="482" w:hanging="482"/>
      </w:pPr>
      <w:bookmarkStart w:id="93" w:name="_Toc219291343"/>
      <w:r>
        <w:rPr>
          <w:rFonts w:hint="eastAsia"/>
        </w:rPr>
        <w:lastRenderedPageBreak/>
        <w:t>Discover</w:t>
      </w:r>
      <w:bookmarkEnd w:id="93"/>
    </w:p>
    <w:p w14:paraId="70810104" w14:textId="17CDA53E" w:rsidR="004B27BF" w:rsidRPr="00D266FE" w:rsidRDefault="004B27BF" w:rsidP="004B27BF">
      <w:pPr>
        <w:pStyle w:val="NEXGOHEAD2"/>
      </w:pPr>
      <w:bookmarkStart w:id="94" w:name="_Toc219291344"/>
      <w:r>
        <w:t xml:space="preserve">Terminal </w:t>
      </w:r>
      <w:r w:rsidR="00696451">
        <w:t>Configuration</w:t>
      </w:r>
      <w:bookmarkEnd w:id="94"/>
    </w:p>
    <w:tbl>
      <w:tblPr>
        <w:tblStyle w:val="a7"/>
        <w:tblW w:w="0" w:type="auto"/>
        <w:tblLook w:val="04A0" w:firstRow="1" w:lastRow="0" w:firstColumn="1" w:lastColumn="0" w:noHBand="0" w:noVBand="1"/>
      </w:tblPr>
      <w:tblGrid>
        <w:gridCol w:w="4869"/>
        <w:gridCol w:w="4867"/>
      </w:tblGrid>
      <w:tr w:rsidR="00FB02F0" w:rsidRPr="00FB02F0" w14:paraId="06AA3863" w14:textId="77777777" w:rsidTr="00FF5B40">
        <w:tc>
          <w:tcPr>
            <w:tcW w:w="4869" w:type="dxa"/>
          </w:tcPr>
          <w:p w14:paraId="5A05DE01" w14:textId="77777777" w:rsidR="00FB02F0" w:rsidRPr="00FB02F0" w:rsidRDefault="00FB02F0" w:rsidP="00FB02F0">
            <w:pPr>
              <w:rPr>
                <w:rFonts w:eastAsiaTheme="minorEastAsia"/>
              </w:rPr>
            </w:pPr>
            <w:r w:rsidRPr="00FB02F0">
              <w:rPr>
                <w:rFonts w:eastAsiaTheme="minorEastAsia" w:hint="eastAsia"/>
              </w:rPr>
              <w:t>Terminal type</w:t>
            </w:r>
          </w:p>
        </w:tc>
        <w:tc>
          <w:tcPr>
            <w:tcW w:w="4867" w:type="dxa"/>
          </w:tcPr>
          <w:p w14:paraId="2E22C347" w14:textId="77777777" w:rsidR="00FB02F0" w:rsidRPr="00FB02F0" w:rsidRDefault="00FB02F0" w:rsidP="00FB02F0">
            <w:pPr>
              <w:rPr>
                <w:rFonts w:eastAsiaTheme="minorEastAsia"/>
              </w:rPr>
            </w:pPr>
            <w:r w:rsidRPr="00FB02F0">
              <w:rPr>
                <w:rFonts w:eastAsiaTheme="minorEastAsia" w:hint="eastAsia"/>
              </w:rPr>
              <w:t>POS</w:t>
            </w:r>
          </w:p>
        </w:tc>
      </w:tr>
      <w:tr w:rsidR="00FB02F0" w:rsidRPr="00FB02F0" w14:paraId="07C35653" w14:textId="77777777" w:rsidTr="00FF5B40">
        <w:tc>
          <w:tcPr>
            <w:tcW w:w="4869" w:type="dxa"/>
          </w:tcPr>
          <w:p w14:paraId="4B41ED47" w14:textId="77777777" w:rsidR="00FB02F0" w:rsidRPr="00FB02F0" w:rsidRDefault="00FB02F0" w:rsidP="00FB02F0">
            <w:pPr>
              <w:rPr>
                <w:rFonts w:eastAsiaTheme="minorEastAsia"/>
              </w:rPr>
            </w:pPr>
            <w:r w:rsidRPr="00FB02F0">
              <w:rPr>
                <w:rFonts w:eastAsiaTheme="minorEastAsia" w:hint="eastAsia"/>
              </w:rPr>
              <w:t>Terminal capability</w:t>
            </w:r>
          </w:p>
        </w:tc>
        <w:tc>
          <w:tcPr>
            <w:tcW w:w="4867" w:type="dxa"/>
          </w:tcPr>
          <w:p w14:paraId="3B38A94A" w14:textId="77777777" w:rsidR="00FB02F0" w:rsidRPr="00FB02F0" w:rsidRDefault="00FB02F0" w:rsidP="00FB02F0">
            <w:pPr>
              <w:rPr>
                <w:rFonts w:eastAsiaTheme="minorEastAsia"/>
              </w:rPr>
            </w:pPr>
            <w:r w:rsidRPr="00FB02F0">
              <w:rPr>
                <w:rFonts w:eastAsiaTheme="minorEastAsia"/>
              </w:rPr>
              <w:t>O</w:t>
            </w:r>
            <w:r w:rsidRPr="00FB02F0">
              <w:rPr>
                <w:rFonts w:eastAsiaTheme="minorEastAsia" w:hint="eastAsia"/>
              </w:rPr>
              <w:t xml:space="preserve">ffline </w:t>
            </w:r>
            <w:r w:rsidRPr="00FB02F0">
              <w:rPr>
                <w:rFonts w:eastAsiaTheme="minorEastAsia"/>
              </w:rPr>
              <w:t>with online capability</w:t>
            </w:r>
          </w:p>
        </w:tc>
      </w:tr>
      <w:tr w:rsidR="00FB02F0" w:rsidRPr="00FB02F0" w14:paraId="05D3F1EA" w14:textId="77777777" w:rsidTr="00FF5B40">
        <w:tc>
          <w:tcPr>
            <w:tcW w:w="4869" w:type="dxa"/>
          </w:tcPr>
          <w:p w14:paraId="6BD36AD8" w14:textId="77777777" w:rsidR="00FB02F0" w:rsidRPr="00FB02F0" w:rsidRDefault="00FB02F0" w:rsidP="00FB02F0">
            <w:pPr>
              <w:rPr>
                <w:rFonts w:eastAsiaTheme="minorEastAsia"/>
              </w:rPr>
            </w:pPr>
            <w:r w:rsidRPr="00FB02F0">
              <w:rPr>
                <w:rFonts w:eastAsiaTheme="minorEastAsia" w:hint="eastAsia"/>
              </w:rPr>
              <w:t>Online Pin</w:t>
            </w:r>
          </w:p>
        </w:tc>
        <w:tc>
          <w:tcPr>
            <w:tcW w:w="4867" w:type="dxa"/>
          </w:tcPr>
          <w:p w14:paraId="28B6BF41" w14:textId="77777777" w:rsidR="00FB02F0" w:rsidRPr="00FB02F0" w:rsidRDefault="00FB02F0" w:rsidP="00FB02F0">
            <w:pPr>
              <w:rPr>
                <w:rFonts w:eastAsiaTheme="minorEastAsia"/>
              </w:rPr>
            </w:pPr>
            <w:r w:rsidRPr="00FB02F0">
              <w:rPr>
                <w:rFonts w:eastAsiaTheme="minorEastAsia" w:hint="eastAsia"/>
              </w:rPr>
              <w:t>Support</w:t>
            </w:r>
          </w:p>
        </w:tc>
      </w:tr>
      <w:tr w:rsidR="00FB02F0" w:rsidRPr="00FB02F0" w14:paraId="749C08BF" w14:textId="77777777" w:rsidTr="00FF5B40">
        <w:tc>
          <w:tcPr>
            <w:tcW w:w="4869" w:type="dxa"/>
          </w:tcPr>
          <w:p w14:paraId="2EF4548F" w14:textId="77777777" w:rsidR="00FB02F0" w:rsidRPr="00FB02F0" w:rsidRDefault="00FB02F0" w:rsidP="00FB02F0">
            <w:pPr>
              <w:rPr>
                <w:rFonts w:eastAsiaTheme="minorEastAsia"/>
              </w:rPr>
            </w:pPr>
            <w:r w:rsidRPr="00FB02F0">
              <w:rPr>
                <w:rFonts w:eastAsiaTheme="minorEastAsia" w:hint="eastAsia"/>
              </w:rPr>
              <w:t>Offline enciphered PIN</w:t>
            </w:r>
          </w:p>
        </w:tc>
        <w:tc>
          <w:tcPr>
            <w:tcW w:w="4867" w:type="dxa"/>
          </w:tcPr>
          <w:p w14:paraId="6E5CAE6A" w14:textId="77777777" w:rsidR="00FB02F0" w:rsidRPr="00FB02F0" w:rsidRDefault="00FB02F0" w:rsidP="00FB02F0">
            <w:pPr>
              <w:rPr>
                <w:rFonts w:eastAsiaTheme="minorEastAsia"/>
              </w:rPr>
            </w:pPr>
            <w:r w:rsidRPr="00FB02F0">
              <w:rPr>
                <w:rFonts w:eastAsiaTheme="minorEastAsia" w:hint="eastAsia"/>
              </w:rPr>
              <w:t>Support</w:t>
            </w:r>
          </w:p>
        </w:tc>
      </w:tr>
      <w:tr w:rsidR="00FB02F0" w:rsidRPr="00FB02F0" w14:paraId="149ADF9F" w14:textId="77777777" w:rsidTr="00FF5B40">
        <w:tc>
          <w:tcPr>
            <w:tcW w:w="4869" w:type="dxa"/>
          </w:tcPr>
          <w:p w14:paraId="21088B7D" w14:textId="77777777" w:rsidR="00FB02F0" w:rsidRPr="00FB02F0" w:rsidRDefault="00FB02F0" w:rsidP="00FB02F0">
            <w:pPr>
              <w:rPr>
                <w:rFonts w:eastAsiaTheme="minorEastAsia"/>
              </w:rPr>
            </w:pPr>
            <w:r w:rsidRPr="00FB02F0">
              <w:rPr>
                <w:rFonts w:eastAsiaTheme="minorEastAsia"/>
              </w:rPr>
              <w:t>S</w:t>
            </w:r>
            <w:r w:rsidRPr="00FB02F0">
              <w:rPr>
                <w:rFonts w:eastAsiaTheme="minorEastAsia" w:hint="eastAsia"/>
              </w:rPr>
              <w:t xml:space="preserve">ignature </w:t>
            </w:r>
          </w:p>
        </w:tc>
        <w:tc>
          <w:tcPr>
            <w:tcW w:w="4867" w:type="dxa"/>
          </w:tcPr>
          <w:p w14:paraId="5FDBF6E0" w14:textId="77777777" w:rsidR="00FB02F0" w:rsidRPr="00FB02F0" w:rsidRDefault="00FB02F0" w:rsidP="00FB02F0">
            <w:pPr>
              <w:rPr>
                <w:rFonts w:eastAsiaTheme="minorEastAsia"/>
              </w:rPr>
            </w:pPr>
            <w:r w:rsidRPr="00FB02F0">
              <w:rPr>
                <w:rFonts w:eastAsiaTheme="minorEastAsia" w:hint="eastAsia"/>
              </w:rPr>
              <w:t>Support</w:t>
            </w:r>
          </w:p>
        </w:tc>
      </w:tr>
      <w:tr w:rsidR="00FB02F0" w:rsidRPr="00FB02F0" w14:paraId="70DCCE4D" w14:textId="77777777" w:rsidTr="00FF5B40">
        <w:tc>
          <w:tcPr>
            <w:tcW w:w="4869" w:type="dxa"/>
          </w:tcPr>
          <w:p w14:paraId="14818DFD" w14:textId="77777777" w:rsidR="00FB02F0" w:rsidRPr="00FB02F0" w:rsidRDefault="00FB02F0" w:rsidP="00FB02F0">
            <w:pPr>
              <w:rPr>
                <w:rFonts w:eastAsiaTheme="minorEastAsia"/>
              </w:rPr>
            </w:pPr>
            <w:r w:rsidRPr="00FB02F0">
              <w:rPr>
                <w:rFonts w:eastAsiaTheme="minorEastAsia" w:hint="eastAsia"/>
              </w:rPr>
              <w:t>No CVM</w:t>
            </w:r>
          </w:p>
        </w:tc>
        <w:tc>
          <w:tcPr>
            <w:tcW w:w="4867" w:type="dxa"/>
          </w:tcPr>
          <w:p w14:paraId="4930D15E" w14:textId="77777777" w:rsidR="00FB02F0" w:rsidRPr="00FB02F0" w:rsidRDefault="00FB02F0" w:rsidP="00FB02F0">
            <w:pPr>
              <w:rPr>
                <w:rFonts w:eastAsiaTheme="minorEastAsia"/>
              </w:rPr>
            </w:pPr>
            <w:r w:rsidRPr="00FB02F0">
              <w:rPr>
                <w:rFonts w:eastAsiaTheme="minorEastAsia" w:hint="eastAsia"/>
              </w:rPr>
              <w:t>Support</w:t>
            </w:r>
          </w:p>
        </w:tc>
      </w:tr>
      <w:tr w:rsidR="00FB02F0" w:rsidRPr="00FB02F0" w14:paraId="11428C8B" w14:textId="77777777" w:rsidTr="00FF5B40">
        <w:tc>
          <w:tcPr>
            <w:tcW w:w="4869" w:type="dxa"/>
          </w:tcPr>
          <w:p w14:paraId="61E340EE" w14:textId="77777777" w:rsidR="00FB02F0" w:rsidRPr="00FB02F0" w:rsidRDefault="00FB02F0" w:rsidP="00FB02F0">
            <w:pPr>
              <w:rPr>
                <w:rFonts w:eastAsiaTheme="minorEastAsia"/>
              </w:rPr>
            </w:pPr>
            <w:r w:rsidRPr="00FB02F0">
              <w:rPr>
                <w:rFonts w:eastAsiaTheme="minorEastAsia" w:hint="eastAsia"/>
              </w:rPr>
              <w:t>Specification</w:t>
            </w:r>
          </w:p>
        </w:tc>
        <w:tc>
          <w:tcPr>
            <w:tcW w:w="4867" w:type="dxa"/>
          </w:tcPr>
          <w:p w14:paraId="663EC619" w14:textId="77777777" w:rsidR="00FB02F0" w:rsidRPr="00FB02F0" w:rsidRDefault="00FB02F0" w:rsidP="00FB02F0">
            <w:pPr>
              <w:rPr>
                <w:rFonts w:eastAsiaTheme="minorEastAsia"/>
              </w:rPr>
            </w:pPr>
            <w:r w:rsidRPr="00FB02F0">
              <w:rPr>
                <w:rFonts w:eastAsiaTheme="minorEastAsia" w:hint="eastAsia"/>
              </w:rPr>
              <w:t>D-PAS Connect 2.x</w:t>
            </w:r>
          </w:p>
        </w:tc>
      </w:tr>
      <w:tr w:rsidR="00FB02F0" w:rsidRPr="00FB02F0" w14:paraId="61C1BD6A" w14:textId="77777777" w:rsidTr="00FF5B40">
        <w:tc>
          <w:tcPr>
            <w:tcW w:w="4869" w:type="dxa"/>
          </w:tcPr>
          <w:p w14:paraId="411673B5" w14:textId="77777777" w:rsidR="00FB02F0" w:rsidRPr="00FB02F0" w:rsidRDefault="00FB02F0" w:rsidP="00FB02F0">
            <w:pPr>
              <w:rPr>
                <w:rFonts w:eastAsiaTheme="minorEastAsia"/>
              </w:rPr>
            </w:pPr>
            <w:r w:rsidRPr="00FB02F0">
              <w:rPr>
                <w:rFonts w:eastAsiaTheme="minorEastAsia" w:hint="eastAsia"/>
              </w:rPr>
              <w:t>Terminal Contactless Floor Limit</w:t>
            </w:r>
          </w:p>
        </w:tc>
        <w:tc>
          <w:tcPr>
            <w:tcW w:w="4867" w:type="dxa"/>
          </w:tcPr>
          <w:p w14:paraId="1561BDF9" w14:textId="77777777" w:rsidR="00FB02F0" w:rsidRPr="00FB02F0" w:rsidRDefault="00FB02F0" w:rsidP="00FB02F0">
            <w:pPr>
              <w:rPr>
                <w:rFonts w:eastAsiaTheme="minorEastAsia"/>
              </w:rPr>
            </w:pPr>
            <w:r w:rsidRPr="00FB02F0">
              <w:rPr>
                <w:rFonts w:eastAsiaTheme="minorEastAsia"/>
              </w:rPr>
              <w:t>0.00</w:t>
            </w:r>
          </w:p>
        </w:tc>
      </w:tr>
      <w:tr w:rsidR="00FB02F0" w:rsidRPr="00FB02F0" w14:paraId="20A240E1" w14:textId="77777777" w:rsidTr="00FF5B40">
        <w:tc>
          <w:tcPr>
            <w:tcW w:w="4869" w:type="dxa"/>
          </w:tcPr>
          <w:p w14:paraId="608C820B" w14:textId="77777777" w:rsidR="00FB02F0" w:rsidRPr="00FB02F0" w:rsidRDefault="00FB02F0" w:rsidP="00FB02F0">
            <w:pPr>
              <w:rPr>
                <w:rFonts w:eastAsiaTheme="minorEastAsia"/>
              </w:rPr>
            </w:pPr>
            <w:r w:rsidRPr="00FB02F0">
              <w:rPr>
                <w:rFonts w:eastAsiaTheme="minorEastAsia" w:hint="eastAsia"/>
              </w:rPr>
              <w:t>Terminal Contactless</w:t>
            </w:r>
            <w:r w:rsidRPr="00FB02F0">
              <w:rPr>
                <w:rFonts w:eastAsiaTheme="minorEastAsia"/>
              </w:rPr>
              <w:t xml:space="preserve"> CVM Limit</w:t>
            </w:r>
          </w:p>
        </w:tc>
        <w:tc>
          <w:tcPr>
            <w:tcW w:w="4867" w:type="dxa"/>
          </w:tcPr>
          <w:p w14:paraId="0965C77A" w14:textId="77777777" w:rsidR="00FB02F0" w:rsidRPr="00FB02F0" w:rsidRDefault="00FB02F0" w:rsidP="00FB02F0">
            <w:pPr>
              <w:rPr>
                <w:rFonts w:eastAsiaTheme="minorEastAsia"/>
              </w:rPr>
            </w:pPr>
            <w:r w:rsidRPr="00FB02F0">
              <w:rPr>
                <w:rFonts w:eastAsiaTheme="minorEastAsia" w:hint="eastAsia"/>
              </w:rPr>
              <w:t>1</w:t>
            </w:r>
            <w:r w:rsidRPr="00FB02F0">
              <w:rPr>
                <w:rFonts w:eastAsiaTheme="minorEastAsia"/>
              </w:rPr>
              <w:t>00.00</w:t>
            </w:r>
          </w:p>
        </w:tc>
      </w:tr>
      <w:tr w:rsidR="00FB02F0" w:rsidRPr="00FB02F0" w14:paraId="263F3D91" w14:textId="77777777" w:rsidTr="00FF5B40">
        <w:tc>
          <w:tcPr>
            <w:tcW w:w="4869" w:type="dxa"/>
          </w:tcPr>
          <w:p w14:paraId="0B9FBC00" w14:textId="77777777" w:rsidR="00FB02F0" w:rsidRPr="00FB02F0" w:rsidRDefault="00FB02F0" w:rsidP="00FB02F0">
            <w:pPr>
              <w:rPr>
                <w:rFonts w:eastAsiaTheme="minorEastAsia"/>
              </w:rPr>
            </w:pPr>
            <w:r w:rsidRPr="00FB02F0">
              <w:rPr>
                <w:rFonts w:eastAsiaTheme="minorEastAsia" w:hint="eastAsia"/>
              </w:rPr>
              <w:t>Terminal Contactless Trans Limit</w:t>
            </w:r>
          </w:p>
        </w:tc>
        <w:tc>
          <w:tcPr>
            <w:tcW w:w="4867" w:type="dxa"/>
          </w:tcPr>
          <w:p w14:paraId="09FC11B0" w14:textId="77777777" w:rsidR="00FB02F0" w:rsidRPr="00FB02F0" w:rsidRDefault="00FB02F0" w:rsidP="00FB02F0">
            <w:pPr>
              <w:rPr>
                <w:rFonts w:eastAsiaTheme="minorEastAsia"/>
              </w:rPr>
            </w:pPr>
            <w:r w:rsidRPr="00FB02F0">
              <w:rPr>
                <w:rFonts w:eastAsiaTheme="minorEastAsia" w:hint="eastAsia"/>
              </w:rPr>
              <w:t>2</w:t>
            </w:r>
            <w:r w:rsidRPr="00FB02F0">
              <w:rPr>
                <w:rFonts w:eastAsiaTheme="minorEastAsia"/>
              </w:rPr>
              <w:t>0000.00</w:t>
            </w:r>
          </w:p>
        </w:tc>
      </w:tr>
    </w:tbl>
    <w:p w14:paraId="2010FC5A" w14:textId="77777777" w:rsidR="004B27BF" w:rsidRPr="00D266FE" w:rsidRDefault="004B27BF" w:rsidP="004B27BF"/>
    <w:p w14:paraId="3253030E" w14:textId="77777777" w:rsidR="00FB02F0" w:rsidRDefault="00FB02F0">
      <w:pPr>
        <w:widowControl/>
        <w:spacing w:before="0" w:beforeAutospacing="0" w:after="200" w:afterAutospacing="0" w:line="276" w:lineRule="auto"/>
        <w:jc w:val="left"/>
        <w:rPr>
          <w:rFonts w:eastAsia="Arial" w:cs="Arial"/>
          <w:b/>
          <w:color w:val="auto"/>
          <w:kern w:val="0"/>
          <w:sz w:val="28"/>
          <w:szCs w:val="28"/>
        </w:rPr>
      </w:pPr>
      <w:r>
        <w:br w:type="page"/>
      </w:r>
    </w:p>
    <w:p w14:paraId="46ADD2F3" w14:textId="393B4857" w:rsidR="004B27BF" w:rsidRPr="0005616D" w:rsidRDefault="004B27BF" w:rsidP="004B27BF">
      <w:pPr>
        <w:pStyle w:val="NEXGOHEAD2"/>
      </w:pPr>
      <w:bookmarkStart w:id="95" w:name="_Toc219291345"/>
      <w:r>
        <w:rPr>
          <w:rFonts w:hint="eastAsia"/>
        </w:rPr>
        <w:lastRenderedPageBreak/>
        <w:t xml:space="preserve">Test AID </w:t>
      </w:r>
      <w:r>
        <w:rPr>
          <w:rFonts w:eastAsiaTheme="minorEastAsia" w:hint="eastAsia"/>
        </w:rPr>
        <w:t>&amp;</w:t>
      </w:r>
      <w:r>
        <w:rPr>
          <w:rFonts w:hint="eastAsia"/>
        </w:rPr>
        <w:t xml:space="preserve"> CAPK</w:t>
      </w:r>
      <w:bookmarkEnd w:id="95"/>
    </w:p>
    <w:p w14:paraId="15828E58" w14:textId="77777777" w:rsidR="004B27BF" w:rsidRDefault="004B27BF" w:rsidP="004B27BF">
      <w:pPr>
        <w:pStyle w:val="NEXGOHEAD3"/>
        <w:ind w:left="537" w:hanging="537"/>
      </w:pPr>
      <w:bookmarkStart w:id="96" w:name="_Toc219291346"/>
      <w:r>
        <w:t>AID</w:t>
      </w:r>
      <w:bookmarkEnd w:id="96"/>
    </w:p>
    <w:p w14:paraId="7C75C1BA" w14:textId="77777777" w:rsidR="00FB02F0" w:rsidRDefault="00FB02F0" w:rsidP="00FB02F0">
      <w:r>
        <w:t>AID list:</w:t>
      </w:r>
    </w:p>
    <w:p w14:paraId="4C96035E" w14:textId="77777777" w:rsidR="00FB02F0" w:rsidRPr="005E36B6" w:rsidRDefault="00FB02F0" w:rsidP="00FB02F0">
      <w:pPr>
        <w:pStyle w:val="APISourceCode"/>
      </w:pPr>
      <w:r>
        <w:rPr>
          <w:rFonts w:eastAsiaTheme="minorEastAsia" w:hint="eastAsia"/>
        </w:rPr>
        <w:t>A</w:t>
      </w:r>
      <w:r w:rsidRPr="005E36B6">
        <w:t>0000001523010</w:t>
      </w:r>
    </w:p>
    <w:p w14:paraId="320BFE4C" w14:textId="77777777" w:rsidR="00FB02F0" w:rsidRPr="005E36B6" w:rsidRDefault="00FB02F0" w:rsidP="00FB02F0">
      <w:pPr>
        <w:pStyle w:val="APISourceCode"/>
        <w:rPr>
          <w:rFonts w:eastAsiaTheme="minorEastAsia"/>
        </w:rPr>
      </w:pPr>
      <w:r>
        <w:rPr>
          <w:rFonts w:eastAsiaTheme="minorEastAsia" w:hint="eastAsia"/>
        </w:rPr>
        <w:t>A</w:t>
      </w:r>
      <w:r w:rsidRPr="005E36B6">
        <w:t>0000001524010</w:t>
      </w:r>
    </w:p>
    <w:p w14:paraId="11277896" w14:textId="77777777" w:rsidR="00FB02F0" w:rsidRDefault="00FB02F0" w:rsidP="00FB02F0">
      <w:r>
        <w:rPr>
          <w:rFonts w:hint="eastAsia"/>
        </w:rPr>
        <w:t>AID detail for source code configuration:</w:t>
      </w:r>
    </w:p>
    <w:p w14:paraId="3249D734" w14:textId="77777777" w:rsidR="00FB02F0" w:rsidRDefault="00FB02F0" w:rsidP="00FB02F0">
      <w:pPr>
        <w:pStyle w:val="APISourceCode"/>
      </w:pPr>
      <w:r>
        <w:t>{</w:t>
      </w:r>
    </w:p>
    <w:p w14:paraId="55D1AF05" w14:textId="77777777" w:rsidR="00FB02F0" w:rsidRDefault="00FB02F0" w:rsidP="00FB02F0">
      <w:pPr>
        <w:pStyle w:val="APISourceCode"/>
      </w:pPr>
      <w:r>
        <w:t xml:space="preserve">  "</w:t>
      </w:r>
      <w:proofErr w:type="spellStart"/>
      <w:r>
        <w:t>ddol</w:t>
      </w:r>
      <w:proofErr w:type="spellEnd"/>
      <w:r>
        <w:t>": "9f3704",</w:t>
      </w:r>
    </w:p>
    <w:p w14:paraId="68343771" w14:textId="77777777" w:rsidR="00FB02F0" w:rsidRDefault="00FB02F0" w:rsidP="00FB02F0">
      <w:pPr>
        <w:pStyle w:val="APISourceCode"/>
      </w:pPr>
      <w:r>
        <w:t xml:space="preserve">  "aid": "a0000001523010",</w:t>
      </w:r>
    </w:p>
    <w:p w14:paraId="363FE815" w14:textId="77777777" w:rsidR="00FB02F0" w:rsidRDefault="00FB02F0" w:rsidP="00FB02F0">
      <w:pPr>
        <w:pStyle w:val="APISourceCode"/>
      </w:pPr>
      <w:r>
        <w:t xml:space="preserve">  "</w:t>
      </w:r>
      <w:proofErr w:type="spellStart"/>
      <w:r>
        <w:t>appVerNum</w:t>
      </w:r>
      <w:proofErr w:type="spellEnd"/>
      <w:r>
        <w:t>": "0001",</w:t>
      </w:r>
    </w:p>
    <w:p w14:paraId="4CB73509" w14:textId="77777777" w:rsidR="00FB02F0" w:rsidRDefault="00FB02F0" w:rsidP="00FB02F0">
      <w:pPr>
        <w:pStyle w:val="APISourceCode"/>
      </w:pPr>
      <w:r>
        <w:t xml:space="preserve">  "</w:t>
      </w:r>
      <w:proofErr w:type="spellStart"/>
      <w:r>
        <w:t>asi</w:t>
      </w:r>
      <w:proofErr w:type="spellEnd"/>
      <w:r>
        <w:t>": 0,</w:t>
      </w:r>
    </w:p>
    <w:p w14:paraId="2B7A7815" w14:textId="77777777" w:rsidR="00FB02F0" w:rsidRDefault="00FB02F0" w:rsidP="00FB02F0">
      <w:pPr>
        <w:pStyle w:val="APISourceCode"/>
      </w:pPr>
      <w:r>
        <w:t xml:space="preserve">  "</w:t>
      </w:r>
      <w:proofErr w:type="spellStart"/>
      <w:r>
        <w:t>contactlessCvmLimit</w:t>
      </w:r>
      <w:proofErr w:type="spellEnd"/>
      <w:r>
        <w:t>": 10000,</w:t>
      </w:r>
    </w:p>
    <w:p w14:paraId="145D80FE" w14:textId="77777777" w:rsidR="00FB02F0" w:rsidRDefault="00FB02F0" w:rsidP="00FB02F0">
      <w:pPr>
        <w:pStyle w:val="APISourceCode"/>
      </w:pPr>
      <w:r>
        <w:t xml:space="preserve">  "</w:t>
      </w:r>
      <w:proofErr w:type="spellStart"/>
      <w:r>
        <w:t>contactlessFloorLimit</w:t>
      </w:r>
      <w:proofErr w:type="spellEnd"/>
      <w:r>
        <w:t>": 0,</w:t>
      </w:r>
    </w:p>
    <w:p w14:paraId="622A4F10" w14:textId="77777777" w:rsidR="00FB02F0" w:rsidRDefault="00FB02F0" w:rsidP="00FB02F0">
      <w:pPr>
        <w:pStyle w:val="APISourceCode"/>
      </w:pPr>
      <w:r>
        <w:t xml:space="preserve">  "</w:t>
      </w:r>
      <w:proofErr w:type="spellStart"/>
      <w:r>
        <w:t>contactlessTransLimit</w:t>
      </w:r>
      <w:proofErr w:type="spellEnd"/>
      <w:r>
        <w:t>": 30000,</w:t>
      </w:r>
    </w:p>
    <w:p w14:paraId="0C27FAE6" w14:textId="77777777" w:rsidR="00FB02F0" w:rsidRDefault="00FB02F0" w:rsidP="00FB02F0">
      <w:pPr>
        <w:pStyle w:val="APISourceCode"/>
      </w:pPr>
      <w:r>
        <w:t xml:space="preserve">  "</w:t>
      </w:r>
      <w:proofErr w:type="spellStart"/>
      <w:r>
        <w:t>floorLimit</w:t>
      </w:r>
      <w:proofErr w:type="spellEnd"/>
      <w:r>
        <w:t>": 0,</w:t>
      </w:r>
    </w:p>
    <w:p w14:paraId="74D0F41C" w14:textId="77777777" w:rsidR="00FB02F0" w:rsidRDefault="00FB02F0" w:rsidP="00FB02F0">
      <w:pPr>
        <w:pStyle w:val="APISourceCode"/>
      </w:pPr>
      <w:r>
        <w:t xml:space="preserve">  "</w:t>
      </w:r>
      <w:proofErr w:type="spellStart"/>
      <w:r>
        <w:t>maxTargetPercent</w:t>
      </w:r>
      <w:proofErr w:type="spellEnd"/>
      <w:r>
        <w:t>": 99,</w:t>
      </w:r>
    </w:p>
    <w:p w14:paraId="0F31DCF9" w14:textId="77777777" w:rsidR="00FB02F0" w:rsidRDefault="00FB02F0" w:rsidP="00FB02F0">
      <w:pPr>
        <w:pStyle w:val="APISourceCode"/>
      </w:pPr>
      <w:r>
        <w:t xml:space="preserve">  "</w:t>
      </w:r>
      <w:proofErr w:type="spellStart"/>
      <w:r>
        <w:t>onlinePinCap</w:t>
      </w:r>
      <w:proofErr w:type="spellEnd"/>
      <w:r>
        <w:t>": 1,</w:t>
      </w:r>
    </w:p>
    <w:p w14:paraId="06F6E73F" w14:textId="77777777" w:rsidR="00FB02F0" w:rsidRDefault="00FB02F0" w:rsidP="00FB02F0">
      <w:pPr>
        <w:pStyle w:val="APISourceCode"/>
      </w:pPr>
      <w:r>
        <w:t xml:space="preserve">  "</w:t>
      </w:r>
      <w:proofErr w:type="spellStart"/>
      <w:r>
        <w:t>tacDefault</w:t>
      </w:r>
      <w:proofErr w:type="spellEnd"/>
      <w:r>
        <w:t>": "dc00002000",</w:t>
      </w:r>
    </w:p>
    <w:p w14:paraId="4912047F" w14:textId="77777777" w:rsidR="00FB02F0" w:rsidRDefault="00FB02F0" w:rsidP="00FB02F0">
      <w:pPr>
        <w:pStyle w:val="APISourceCode"/>
      </w:pPr>
      <w:r>
        <w:t xml:space="preserve">  "</w:t>
      </w:r>
      <w:proofErr w:type="spellStart"/>
      <w:r>
        <w:t>tacDenial</w:t>
      </w:r>
      <w:proofErr w:type="spellEnd"/>
      <w:r>
        <w:t>": "0010000000",</w:t>
      </w:r>
    </w:p>
    <w:p w14:paraId="53436735" w14:textId="77777777" w:rsidR="00FB02F0" w:rsidRDefault="00FB02F0" w:rsidP="00FB02F0">
      <w:pPr>
        <w:pStyle w:val="APISourceCode"/>
      </w:pPr>
      <w:r>
        <w:t xml:space="preserve">  "</w:t>
      </w:r>
      <w:proofErr w:type="spellStart"/>
      <w:r>
        <w:t>tacOnline</w:t>
      </w:r>
      <w:proofErr w:type="spellEnd"/>
      <w:r>
        <w:t>": "fce09cf800",</w:t>
      </w:r>
    </w:p>
    <w:p w14:paraId="5BDB4BBF" w14:textId="77777777" w:rsidR="00FB02F0" w:rsidRDefault="00FB02F0" w:rsidP="00FB02F0">
      <w:pPr>
        <w:pStyle w:val="APISourceCode"/>
      </w:pPr>
      <w:r>
        <w:t xml:space="preserve">  "</w:t>
      </w:r>
      <w:proofErr w:type="spellStart"/>
      <w:r>
        <w:t>targetPercent</w:t>
      </w:r>
      <w:proofErr w:type="spellEnd"/>
      <w:r>
        <w:t>": 99,</w:t>
      </w:r>
    </w:p>
    <w:p w14:paraId="06F5C305" w14:textId="77777777" w:rsidR="00FB02F0" w:rsidRDefault="00FB02F0" w:rsidP="00FB02F0">
      <w:pPr>
        <w:pStyle w:val="APISourceCode"/>
      </w:pPr>
      <w:r>
        <w:t xml:space="preserve">  "threshold": 0,</w:t>
      </w:r>
    </w:p>
    <w:p w14:paraId="1D47481F" w14:textId="77777777" w:rsidR="00FB02F0" w:rsidRDefault="00FB02F0" w:rsidP="00FB02F0">
      <w:pPr>
        <w:pStyle w:val="APISourceCode"/>
      </w:pPr>
      <w:r>
        <w:t xml:space="preserve">  "</w:t>
      </w:r>
      <w:proofErr w:type="spellStart"/>
      <w:r>
        <w:t>transLimit</w:t>
      </w:r>
      <w:proofErr w:type="spellEnd"/>
      <w:r>
        <w:t>": 4000</w:t>
      </w:r>
    </w:p>
    <w:p w14:paraId="52A694AB" w14:textId="77777777" w:rsidR="00FB02F0" w:rsidRDefault="00FB02F0" w:rsidP="00FB02F0">
      <w:pPr>
        <w:pStyle w:val="APISourceCode"/>
      </w:pPr>
      <w:r>
        <w:t>}, {</w:t>
      </w:r>
    </w:p>
    <w:p w14:paraId="5BA241EE" w14:textId="77777777" w:rsidR="00FB02F0" w:rsidRDefault="00FB02F0" w:rsidP="00FB02F0">
      <w:pPr>
        <w:pStyle w:val="APISourceCode"/>
      </w:pPr>
      <w:r>
        <w:t xml:space="preserve">  "</w:t>
      </w:r>
      <w:proofErr w:type="spellStart"/>
      <w:r>
        <w:t>ddol</w:t>
      </w:r>
      <w:proofErr w:type="spellEnd"/>
      <w:r>
        <w:t>": "9f3704",</w:t>
      </w:r>
    </w:p>
    <w:p w14:paraId="7AC8312E" w14:textId="77777777" w:rsidR="00FB02F0" w:rsidRDefault="00FB02F0" w:rsidP="00FB02F0">
      <w:pPr>
        <w:pStyle w:val="APISourceCode"/>
      </w:pPr>
      <w:r>
        <w:t xml:space="preserve">  "aid": "a0000001524010",</w:t>
      </w:r>
    </w:p>
    <w:p w14:paraId="6D13BD3A" w14:textId="77777777" w:rsidR="00FB02F0" w:rsidRDefault="00FB02F0" w:rsidP="00FB02F0">
      <w:pPr>
        <w:pStyle w:val="APISourceCode"/>
      </w:pPr>
      <w:r>
        <w:t xml:space="preserve">  "</w:t>
      </w:r>
      <w:proofErr w:type="spellStart"/>
      <w:r>
        <w:t>appVerNum</w:t>
      </w:r>
      <w:proofErr w:type="spellEnd"/>
      <w:r>
        <w:t>": "0001",</w:t>
      </w:r>
    </w:p>
    <w:p w14:paraId="294F3C4E" w14:textId="77777777" w:rsidR="00FB02F0" w:rsidRDefault="00FB02F0" w:rsidP="00FB02F0">
      <w:pPr>
        <w:pStyle w:val="APISourceCode"/>
      </w:pPr>
      <w:r>
        <w:t xml:space="preserve">  "</w:t>
      </w:r>
      <w:proofErr w:type="spellStart"/>
      <w:r>
        <w:t>asi</w:t>
      </w:r>
      <w:proofErr w:type="spellEnd"/>
      <w:r>
        <w:t>": 0,</w:t>
      </w:r>
    </w:p>
    <w:p w14:paraId="5FC934E8" w14:textId="77777777" w:rsidR="00FB02F0" w:rsidRDefault="00FB02F0" w:rsidP="00FB02F0">
      <w:pPr>
        <w:pStyle w:val="APISourceCode"/>
      </w:pPr>
      <w:r>
        <w:t xml:space="preserve">  "</w:t>
      </w:r>
      <w:proofErr w:type="spellStart"/>
      <w:r>
        <w:t>contactlessCvmLimit</w:t>
      </w:r>
      <w:proofErr w:type="spellEnd"/>
      <w:r>
        <w:t>": 10000,</w:t>
      </w:r>
    </w:p>
    <w:p w14:paraId="44FF8771" w14:textId="77777777" w:rsidR="00FB02F0" w:rsidRDefault="00FB02F0" w:rsidP="00FB02F0">
      <w:pPr>
        <w:pStyle w:val="APISourceCode"/>
      </w:pPr>
      <w:r>
        <w:t xml:space="preserve">  "</w:t>
      </w:r>
      <w:proofErr w:type="spellStart"/>
      <w:r>
        <w:t>contactlessFloorLimit</w:t>
      </w:r>
      <w:proofErr w:type="spellEnd"/>
      <w:r>
        <w:t>": 0,</w:t>
      </w:r>
    </w:p>
    <w:p w14:paraId="19FBC7C1" w14:textId="77777777" w:rsidR="00FB02F0" w:rsidRDefault="00FB02F0" w:rsidP="00FB02F0">
      <w:pPr>
        <w:pStyle w:val="APISourceCode"/>
      </w:pPr>
      <w:r>
        <w:t xml:space="preserve">  "</w:t>
      </w:r>
      <w:proofErr w:type="spellStart"/>
      <w:r>
        <w:t>contactlessTransLimit</w:t>
      </w:r>
      <w:proofErr w:type="spellEnd"/>
      <w:r>
        <w:t>": 30000,</w:t>
      </w:r>
    </w:p>
    <w:p w14:paraId="6B2AF873" w14:textId="77777777" w:rsidR="00FB02F0" w:rsidRDefault="00FB02F0" w:rsidP="00FB02F0">
      <w:pPr>
        <w:pStyle w:val="APISourceCode"/>
      </w:pPr>
      <w:r>
        <w:t xml:space="preserve">  "</w:t>
      </w:r>
      <w:proofErr w:type="spellStart"/>
      <w:r>
        <w:t>floorLimit</w:t>
      </w:r>
      <w:proofErr w:type="spellEnd"/>
      <w:r>
        <w:t>": 0,</w:t>
      </w:r>
    </w:p>
    <w:p w14:paraId="6A8A3C9A" w14:textId="77777777" w:rsidR="00FB02F0" w:rsidRDefault="00FB02F0" w:rsidP="00FB02F0">
      <w:pPr>
        <w:pStyle w:val="APISourceCode"/>
      </w:pPr>
      <w:r>
        <w:t xml:space="preserve">  "</w:t>
      </w:r>
      <w:proofErr w:type="spellStart"/>
      <w:r>
        <w:t>maxTargetPercent</w:t>
      </w:r>
      <w:proofErr w:type="spellEnd"/>
      <w:r>
        <w:t>": 99,</w:t>
      </w:r>
    </w:p>
    <w:p w14:paraId="5443BE47" w14:textId="77777777" w:rsidR="00FB02F0" w:rsidRDefault="00FB02F0" w:rsidP="00FB02F0">
      <w:pPr>
        <w:pStyle w:val="APISourceCode"/>
      </w:pPr>
      <w:r>
        <w:t xml:space="preserve">  "</w:t>
      </w:r>
      <w:proofErr w:type="spellStart"/>
      <w:r>
        <w:t>onlinePinCap</w:t>
      </w:r>
      <w:proofErr w:type="spellEnd"/>
      <w:r>
        <w:t>": 1,</w:t>
      </w:r>
    </w:p>
    <w:p w14:paraId="45E79DEF" w14:textId="77777777" w:rsidR="00FB02F0" w:rsidRDefault="00FB02F0" w:rsidP="00FB02F0">
      <w:pPr>
        <w:pStyle w:val="APISourceCode"/>
      </w:pPr>
      <w:r>
        <w:t xml:space="preserve">  "</w:t>
      </w:r>
      <w:proofErr w:type="spellStart"/>
      <w:r>
        <w:t>tacDefault</w:t>
      </w:r>
      <w:proofErr w:type="spellEnd"/>
      <w:r>
        <w:t>": "dc00002000",</w:t>
      </w:r>
    </w:p>
    <w:p w14:paraId="61A2A221" w14:textId="77777777" w:rsidR="00FB02F0" w:rsidRDefault="00FB02F0" w:rsidP="00FB02F0">
      <w:pPr>
        <w:pStyle w:val="APISourceCode"/>
      </w:pPr>
      <w:r>
        <w:t xml:space="preserve">  "</w:t>
      </w:r>
      <w:proofErr w:type="spellStart"/>
      <w:r>
        <w:t>tacDenial</w:t>
      </w:r>
      <w:proofErr w:type="spellEnd"/>
      <w:r>
        <w:t>": "0010000000",</w:t>
      </w:r>
    </w:p>
    <w:p w14:paraId="3732B0B1" w14:textId="77777777" w:rsidR="00FB02F0" w:rsidRDefault="00FB02F0" w:rsidP="00FB02F0">
      <w:pPr>
        <w:pStyle w:val="APISourceCode"/>
      </w:pPr>
      <w:r>
        <w:t xml:space="preserve">  "</w:t>
      </w:r>
      <w:proofErr w:type="spellStart"/>
      <w:r>
        <w:t>tacOnline</w:t>
      </w:r>
      <w:proofErr w:type="spellEnd"/>
      <w:r>
        <w:t>": "fce09cf800",</w:t>
      </w:r>
    </w:p>
    <w:p w14:paraId="2EB154F0" w14:textId="77777777" w:rsidR="00FB02F0" w:rsidRDefault="00FB02F0" w:rsidP="00FB02F0">
      <w:pPr>
        <w:pStyle w:val="APISourceCode"/>
      </w:pPr>
      <w:r>
        <w:t xml:space="preserve">  "</w:t>
      </w:r>
      <w:proofErr w:type="spellStart"/>
      <w:r>
        <w:t>targetPercent</w:t>
      </w:r>
      <w:proofErr w:type="spellEnd"/>
      <w:r>
        <w:t>": 99,</w:t>
      </w:r>
    </w:p>
    <w:p w14:paraId="64143E79" w14:textId="77777777" w:rsidR="00FB02F0" w:rsidRDefault="00FB02F0" w:rsidP="00FB02F0">
      <w:pPr>
        <w:pStyle w:val="APISourceCode"/>
      </w:pPr>
      <w:r>
        <w:t xml:space="preserve">  "threshold": 0,</w:t>
      </w:r>
    </w:p>
    <w:p w14:paraId="77AD8624" w14:textId="77777777" w:rsidR="00FB02F0" w:rsidRDefault="00FB02F0" w:rsidP="00FB02F0">
      <w:pPr>
        <w:pStyle w:val="APISourceCode"/>
      </w:pPr>
      <w:r>
        <w:lastRenderedPageBreak/>
        <w:t xml:space="preserve">  "</w:t>
      </w:r>
      <w:proofErr w:type="spellStart"/>
      <w:r>
        <w:t>transLimit</w:t>
      </w:r>
      <w:proofErr w:type="spellEnd"/>
      <w:r>
        <w:t>": 4000</w:t>
      </w:r>
    </w:p>
    <w:p w14:paraId="56FFF947" w14:textId="77777777" w:rsidR="00FB02F0" w:rsidRDefault="00FB02F0" w:rsidP="00FB02F0">
      <w:pPr>
        <w:pStyle w:val="APISourceCode"/>
      </w:pPr>
      <w:r>
        <w:t>}</w:t>
      </w:r>
    </w:p>
    <w:p w14:paraId="4C9B862F" w14:textId="77777777" w:rsidR="004B27BF" w:rsidRPr="00586A2B" w:rsidRDefault="004B27BF" w:rsidP="004B27BF"/>
    <w:p w14:paraId="7BA0A8D0" w14:textId="77777777" w:rsidR="00FB02F0" w:rsidRDefault="00FB02F0">
      <w:pPr>
        <w:widowControl/>
        <w:spacing w:before="0" w:beforeAutospacing="0" w:after="200" w:afterAutospacing="0" w:line="276" w:lineRule="auto"/>
        <w:jc w:val="left"/>
        <w:rPr>
          <w:rFonts w:eastAsia="Arial Unicode MS" w:cs="Arial"/>
          <w:b/>
          <w:color w:val="auto"/>
          <w:kern w:val="0"/>
          <w:sz w:val="24"/>
          <w:szCs w:val="24"/>
        </w:rPr>
      </w:pPr>
      <w:r>
        <w:br w:type="page"/>
      </w:r>
    </w:p>
    <w:p w14:paraId="0577861B" w14:textId="1ACB12E5" w:rsidR="004B27BF" w:rsidRPr="003941C2" w:rsidRDefault="004B27BF" w:rsidP="004B27BF">
      <w:pPr>
        <w:pStyle w:val="NEXGOHEAD3"/>
        <w:ind w:left="537" w:hanging="537"/>
      </w:pPr>
      <w:bookmarkStart w:id="97" w:name="_Toc219291347"/>
      <w:r w:rsidRPr="003941C2">
        <w:lastRenderedPageBreak/>
        <w:t>CAPK</w:t>
      </w:r>
      <w:bookmarkEnd w:id="97"/>
    </w:p>
    <w:p w14:paraId="3527C6EC" w14:textId="77777777" w:rsidR="00FB02F0" w:rsidRPr="005E36B6" w:rsidRDefault="00FB02F0" w:rsidP="00FB02F0">
      <w:pPr>
        <w:pStyle w:val="APISourceCode"/>
      </w:pPr>
      <w:r w:rsidRPr="005E36B6">
        <w:t>{</w:t>
      </w:r>
    </w:p>
    <w:p w14:paraId="52071B9B" w14:textId="77777777" w:rsidR="00FB02F0" w:rsidRPr="005E36B6" w:rsidRDefault="00FB02F0" w:rsidP="00FB02F0">
      <w:pPr>
        <w:pStyle w:val="APISourceCode"/>
      </w:pPr>
      <w:r w:rsidRPr="005E36B6">
        <w:t xml:space="preserve">  "</w:t>
      </w:r>
      <w:proofErr w:type="spellStart"/>
      <w:r w:rsidRPr="005E36B6">
        <w:t>arithInd</w:t>
      </w:r>
      <w:proofErr w:type="spellEnd"/>
      <w:r w:rsidRPr="005E36B6">
        <w:t>": 1,</w:t>
      </w:r>
    </w:p>
    <w:p w14:paraId="75BAFB46" w14:textId="77777777" w:rsidR="00FB02F0" w:rsidRPr="005E36B6" w:rsidRDefault="00FB02F0" w:rsidP="00FB02F0">
      <w:pPr>
        <w:pStyle w:val="APISourceCode"/>
      </w:pPr>
      <w:r w:rsidRPr="005E36B6">
        <w:t xml:space="preserve">  "</w:t>
      </w:r>
      <w:proofErr w:type="spellStart"/>
      <w:r w:rsidRPr="005E36B6">
        <w:t>capkIdx</w:t>
      </w:r>
      <w:proofErr w:type="spellEnd"/>
      <w:r w:rsidRPr="005E36B6">
        <w:t>": 90,</w:t>
      </w:r>
    </w:p>
    <w:p w14:paraId="214690D6" w14:textId="77777777" w:rsidR="00FB02F0" w:rsidRPr="005E36B6" w:rsidRDefault="00FB02F0" w:rsidP="00FB02F0">
      <w:pPr>
        <w:pStyle w:val="APISourceCode"/>
      </w:pPr>
      <w:r w:rsidRPr="005E36B6">
        <w:t xml:space="preserve">  "</w:t>
      </w:r>
      <w:proofErr w:type="spellStart"/>
      <w:r w:rsidRPr="005E36B6">
        <w:t>checkSum</w:t>
      </w:r>
      <w:proofErr w:type="spellEnd"/>
      <w:r w:rsidRPr="005E36B6">
        <w:t>": "cc9585e8e637191c10fcecb32b5ae1b9d410b52d",</w:t>
      </w:r>
    </w:p>
    <w:p w14:paraId="2B2F2481" w14:textId="77777777" w:rsidR="00FB02F0" w:rsidRPr="005E36B6" w:rsidRDefault="00FB02F0" w:rsidP="00FB02F0">
      <w:pPr>
        <w:pStyle w:val="APISourceCode"/>
      </w:pPr>
      <w:r w:rsidRPr="005E36B6">
        <w:t xml:space="preserve">  "</w:t>
      </w:r>
      <w:proofErr w:type="spellStart"/>
      <w:r w:rsidRPr="005E36B6">
        <w:t>expireDate</w:t>
      </w:r>
      <w:proofErr w:type="spellEnd"/>
      <w:r w:rsidRPr="005E36B6">
        <w:t>": "20201231",</w:t>
      </w:r>
    </w:p>
    <w:p w14:paraId="4A983CA2" w14:textId="77777777" w:rsidR="00FB02F0" w:rsidRPr="005E36B6" w:rsidRDefault="00FB02F0" w:rsidP="00FB02F0">
      <w:pPr>
        <w:pStyle w:val="APISourceCode"/>
      </w:pPr>
      <w:r w:rsidRPr="005E36B6">
        <w:t xml:space="preserve">  "exponent": "03",</w:t>
      </w:r>
    </w:p>
    <w:p w14:paraId="4D5AEF8A" w14:textId="77777777" w:rsidR="00FB02F0" w:rsidRPr="005E36B6" w:rsidRDefault="00FB02F0" w:rsidP="00FB02F0">
      <w:pPr>
        <w:pStyle w:val="APISourceCode"/>
      </w:pPr>
      <w:r w:rsidRPr="005E36B6">
        <w:t xml:space="preserve">  "</w:t>
      </w:r>
      <w:proofErr w:type="spellStart"/>
      <w:r w:rsidRPr="005E36B6">
        <w:t>hashInd</w:t>
      </w:r>
      <w:proofErr w:type="spellEnd"/>
      <w:r w:rsidRPr="005E36B6">
        <w:t>": 1,</w:t>
      </w:r>
    </w:p>
    <w:p w14:paraId="34A44F0F" w14:textId="77777777" w:rsidR="00FB02F0" w:rsidRPr="005E36B6" w:rsidRDefault="00FB02F0" w:rsidP="00FB02F0">
      <w:pPr>
        <w:pStyle w:val="APISourceCode"/>
      </w:pPr>
      <w:r w:rsidRPr="005E36B6">
        <w:t xml:space="preserve">  "modulus": "edd8252468a705614b4d07de3211b30031aedb6d33a4315f2cff7c97db918993c2dc02e79e2ff8a2683d5bbd0f614bc9ab360a448283ef8b9cf6731d71d6be939b7c5d0b0452d660cf24c21c47cac8e26948c8eed8e3d00c016828d642816e658dc2cfc61e7e7d7740633befe34107c1fb55dea7faaea2b25e85bed948893d07",</w:t>
      </w:r>
    </w:p>
    <w:p w14:paraId="1E79C8B2" w14:textId="77777777" w:rsidR="00FB02F0" w:rsidRPr="005E36B6" w:rsidRDefault="00FB02F0" w:rsidP="00FB02F0">
      <w:pPr>
        <w:pStyle w:val="APISourceCode"/>
      </w:pPr>
      <w:r w:rsidRPr="005E36B6">
        <w:t xml:space="preserve">  "rid": "a000000152"</w:t>
      </w:r>
    </w:p>
    <w:p w14:paraId="41150AC3" w14:textId="77777777" w:rsidR="00FB02F0" w:rsidRPr="005E36B6" w:rsidRDefault="00FB02F0" w:rsidP="00FB02F0">
      <w:pPr>
        <w:pStyle w:val="APISourceCode"/>
      </w:pPr>
      <w:r w:rsidRPr="005E36B6">
        <w:t>}, {</w:t>
      </w:r>
    </w:p>
    <w:p w14:paraId="5F4ABA39" w14:textId="77777777" w:rsidR="00FB02F0" w:rsidRPr="005E36B6" w:rsidRDefault="00FB02F0" w:rsidP="00FB02F0">
      <w:pPr>
        <w:pStyle w:val="APISourceCode"/>
      </w:pPr>
      <w:r w:rsidRPr="005E36B6">
        <w:t xml:space="preserve">  "</w:t>
      </w:r>
      <w:proofErr w:type="spellStart"/>
      <w:r w:rsidRPr="005E36B6">
        <w:t>arithInd</w:t>
      </w:r>
      <w:proofErr w:type="spellEnd"/>
      <w:r w:rsidRPr="005E36B6">
        <w:t>": 1,</w:t>
      </w:r>
    </w:p>
    <w:p w14:paraId="50D6FF50" w14:textId="77777777" w:rsidR="00FB02F0" w:rsidRPr="005E36B6" w:rsidRDefault="00FB02F0" w:rsidP="00FB02F0">
      <w:pPr>
        <w:pStyle w:val="APISourceCode"/>
      </w:pPr>
      <w:r w:rsidRPr="005E36B6">
        <w:t xml:space="preserve">  "</w:t>
      </w:r>
      <w:proofErr w:type="spellStart"/>
      <w:r w:rsidRPr="005E36B6">
        <w:t>capkIdx</w:t>
      </w:r>
      <w:proofErr w:type="spellEnd"/>
      <w:r w:rsidRPr="005E36B6">
        <w:t>": 91,</w:t>
      </w:r>
    </w:p>
    <w:p w14:paraId="630D7B66" w14:textId="77777777" w:rsidR="00FB02F0" w:rsidRPr="005E36B6" w:rsidRDefault="00FB02F0" w:rsidP="00FB02F0">
      <w:pPr>
        <w:pStyle w:val="APISourceCode"/>
      </w:pPr>
      <w:r w:rsidRPr="005E36B6">
        <w:t xml:space="preserve">  "</w:t>
      </w:r>
      <w:proofErr w:type="spellStart"/>
      <w:r w:rsidRPr="005E36B6">
        <w:t>checkSum</w:t>
      </w:r>
      <w:proofErr w:type="spellEnd"/>
      <w:r w:rsidRPr="005E36B6">
        <w:t>": "4dc5c6cab6ae96974d9dc8b2435e21f526bc7a60",</w:t>
      </w:r>
    </w:p>
    <w:p w14:paraId="1743E202" w14:textId="77777777" w:rsidR="00FB02F0" w:rsidRPr="005E36B6" w:rsidRDefault="00FB02F0" w:rsidP="00FB02F0">
      <w:pPr>
        <w:pStyle w:val="APISourceCode"/>
      </w:pPr>
      <w:r w:rsidRPr="005E36B6">
        <w:t xml:space="preserve">  "</w:t>
      </w:r>
      <w:proofErr w:type="spellStart"/>
      <w:r w:rsidRPr="005E36B6">
        <w:t>expireDate</w:t>
      </w:r>
      <w:proofErr w:type="spellEnd"/>
      <w:r w:rsidRPr="005E36B6">
        <w:t>": "20201231",</w:t>
      </w:r>
    </w:p>
    <w:p w14:paraId="2242140F" w14:textId="77777777" w:rsidR="00FB02F0" w:rsidRPr="005E36B6" w:rsidRDefault="00FB02F0" w:rsidP="00FB02F0">
      <w:pPr>
        <w:pStyle w:val="APISourceCode"/>
      </w:pPr>
      <w:r w:rsidRPr="005E36B6">
        <w:t xml:space="preserve">  "exponent": "03",</w:t>
      </w:r>
    </w:p>
    <w:p w14:paraId="5C08592A" w14:textId="77777777" w:rsidR="00FB02F0" w:rsidRPr="005E36B6" w:rsidRDefault="00FB02F0" w:rsidP="00FB02F0">
      <w:pPr>
        <w:pStyle w:val="APISourceCode"/>
      </w:pPr>
      <w:r w:rsidRPr="005E36B6">
        <w:t xml:space="preserve">  "</w:t>
      </w:r>
      <w:proofErr w:type="spellStart"/>
      <w:r w:rsidRPr="005E36B6">
        <w:t>hashInd</w:t>
      </w:r>
      <w:proofErr w:type="spellEnd"/>
      <w:r w:rsidRPr="005E36B6">
        <w:t>": 1,</w:t>
      </w:r>
    </w:p>
    <w:p w14:paraId="475198AB" w14:textId="77777777" w:rsidR="00FB02F0" w:rsidRPr="005E36B6" w:rsidRDefault="00FB02F0" w:rsidP="00FB02F0">
      <w:pPr>
        <w:pStyle w:val="APISourceCode"/>
      </w:pPr>
      <w:r w:rsidRPr="005E36B6">
        <w:t xml:space="preserve">  "modulus": "d3f45d065d4d900f68b2129afa38f549ab9ae4619e5545814e468f382049a0b9776620da60d62537f0705a2c926dbead4ca7cb43f0f0dd809584e9f7efbda3778747bc9e25c5606526fab5e491646d4dd28278691c25956c8fed5e452f2442e25edc6b0c1aa4b2e9ec4ad9b25a1b836295b823eddc5eb6e1e0a3f41b28db8c3b7e3e9b5979cd7e079ef024095a1d19dd",</w:t>
      </w:r>
    </w:p>
    <w:p w14:paraId="205AADFE" w14:textId="77777777" w:rsidR="00FB02F0" w:rsidRPr="005E36B6" w:rsidRDefault="00FB02F0" w:rsidP="00FB02F0">
      <w:pPr>
        <w:pStyle w:val="APISourceCode"/>
      </w:pPr>
      <w:r w:rsidRPr="005E36B6">
        <w:t xml:space="preserve">  "rid": "a000000152"</w:t>
      </w:r>
    </w:p>
    <w:p w14:paraId="51D1A2E4" w14:textId="77777777" w:rsidR="00FB02F0" w:rsidRPr="005E36B6" w:rsidRDefault="00FB02F0" w:rsidP="00FB02F0">
      <w:pPr>
        <w:pStyle w:val="APISourceCode"/>
      </w:pPr>
      <w:r w:rsidRPr="005E36B6">
        <w:t>}, {</w:t>
      </w:r>
    </w:p>
    <w:p w14:paraId="7262F8D0" w14:textId="77777777" w:rsidR="00FB02F0" w:rsidRPr="005E36B6" w:rsidRDefault="00FB02F0" w:rsidP="00FB02F0">
      <w:pPr>
        <w:pStyle w:val="APISourceCode"/>
      </w:pPr>
      <w:r w:rsidRPr="005E36B6">
        <w:t xml:space="preserve">  "</w:t>
      </w:r>
      <w:proofErr w:type="spellStart"/>
      <w:r w:rsidRPr="005E36B6">
        <w:t>arithInd</w:t>
      </w:r>
      <w:proofErr w:type="spellEnd"/>
      <w:r w:rsidRPr="005E36B6">
        <w:t>": 1,</w:t>
      </w:r>
    </w:p>
    <w:p w14:paraId="59F04AA8" w14:textId="77777777" w:rsidR="00FB02F0" w:rsidRPr="005E36B6" w:rsidRDefault="00FB02F0" w:rsidP="00FB02F0">
      <w:pPr>
        <w:pStyle w:val="APISourceCode"/>
      </w:pPr>
      <w:r w:rsidRPr="005E36B6">
        <w:t xml:space="preserve">  "</w:t>
      </w:r>
      <w:proofErr w:type="spellStart"/>
      <w:r w:rsidRPr="005E36B6">
        <w:t>capkIdx</w:t>
      </w:r>
      <w:proofErr w:type="spellEnd"/>
      <w:r w:rsidRPr="005E36B6">
        <w:t>": 92,</w:t>
      </w:r>
    </w:p>
    <w:p w14:paraId="726CFC0D" w14:textId="77777777" w:rsidR="00FB02F0" w:rsidRPr="005E36B6" w:rsidRDefault="00FB02F0" w:rsidP="00FB02F0">
      <w:pPr>
        <w:pStyle w:val="APISourceCode"/>
      </w:pPr>
      <w:r w:rsidRPr="005E36B6">
        <w:t xml:space="preserve">  "</w:t>
      </w:r>
      <w:proofErr w:type="spellStart"/>
      <w:r w:rsidRPr="005E36B6">
        <w:t>checkSum</w:t>
      </w:r>
      <w:proofErr w:type="spellEnd"/>
      <w:r w:rsidRPr="005E36B6">
        <w:t>": "60154098cbba350f5f486ca31083d1fc474e31f8",</w:t>
      </w:r>
    </w:p>
    <w:p w14:paraId="5A0E6393" w14:textId="77777777" w:rsidR="00FB02F0" w:rsidRPr="005E36B6" w:rsidRDefault="00FB02F0" w:rsidP="00FB02F0">
      <w:pPr>
        <w:pStyle w:val="APISourceCode"/>
      </w:pPr>
      <w:r w:rsidRPr="005E36B6">
        <w:t xml:space="preserve">  "</w:t>
      </w:r>
      <w:proofErr w:type="spellStart"/>
      <w:r w:rsidRPr="005E36B6">
        <w:t>expireDate</w:t>
      </w:r>
      <w:proofErr w:type="spellEnd"/>
      <w:r w:rsidRPr="005E36B6">
        <w:t>": "20201231",</w:t>
      </w:r>
    </w:p>
    <w:p w14:paraId="750EEB1F" w14:textId="77777777" w:rsidR="00FB02F0" w:rsidRPr="005E36B6" w:rsidRDefault="00FB02F0" w:rsidP="00FB02F0">
      <w:pPr>
        <w:pStyle w:val="APISourceCode"/>
      </w:pPr>
      <w:r w:rsidRPr="005E36B6">
        <w:t xml:space="preserve">  "exponent": "03",</w:t>
      </w:r>
    </w:p>
    <w:p w14:paraId="585EF39B" w14:textId="77777777" w:rsidR="00FB02F0" w:rsidRPr="005E36B6" w:rsidRDefault="00FB02F0" w:rsidP="00FB02F0">
      <w:pPr>
        <w:pStyle w:val="APISourceCode"/>
      </w:pPr>
      <w:r w:rsidRPr="005E36B6">
        <w:t xml:space="preserve">  "</w:t>
      </w:r>
      <w:proofErr w:type="spellStart"/>
      <w:r w:rsidRPr="005E36B6">
        <w:t>hashInd</w:t>
      </w:r>
      <w:proofErr w:type="spellEnd"/>
      <w:r w:rsidRPr="005E36B6">
        <w:t>": 1,</w:t>
      </w:r>
    </w:p>
    <w:p w14:paraId="4DB45826" w14:textId="77777777" w:rsidR="00FB02F0" w:rsidRPr="005E36B6" w:rsidRDefault="00FB02F0" w:rsidP="00FB02F0">
      <w:pPr>
        <w:pStyle w:val="APISourceCode"/>
      </w:pPr>
      <w:r w:rsidRPr="005E36B6">
        <w:t xml:space="preserve">  "modulus": "833f275fcf5ca4cb6f1bf880e54dcfeb721a316692cafeb28b698caecafa2b2d2ad8517b1efb59ddefc39f9c3b33ddee40e7a63c03e90a4dd261bc0f28b42ea6e7a1f307178e2d63fa1649155c3a5f926b4c7d7c258bca98ef90c7f4117c205e8e32c45d10e3d494059d2f2933891b979ce4a831b301b0550cdae9b67064b31d8b481b85a5b046be8ffa7bdb58dc0d7032525297f26ff619af7f15bcec0c92bcdcbc4fb207d115aa65cd04c1cf982191",</w:t>
      </w:r>
    </w:p>
    <w:p w14:paraId="1AA697A7" w14:textId="77777777" w:rsidR="00FB02F0" w:rsidRPr="005E36B6" w:rsidRDefault="00FB02F0" w:rsidP="00FB02F0">
      <w:pPr>
        <w:pStyle w:val="APISourceCode"/>
      </w:pPr>
      <w:r w:rsidRPr="005E36B6">
        <w:t xml:space="preserve">  "rid": "a000000152"</w:t>
      </w:r>
    </w:p>
    <w:p w14:paraId="0414A016" w14:textId="77777777" w:rsidR="00FB02F0" w:rsidRPr="005E36B6" w:rsidRDefault="00FB02F0" w:rsidP="00FB02F0">
      <w:pPr>
        <w:pStyle w:val="APISourceCode"/>
      </w:pPr>
      <w:r w:rsidRPr="005E36B6">
        <w:t>}, {</w:t>
      </w:r>
    </w:p>
    <w:p w14:paraId="264E2B3C" w14:textId="77777777" w:rsidR="00FB02F0" w:rsidRPr="005E36B6" w:rsidRDefault="00FB02F0" w:rsidP="00FB02F0">
      <w:pPr>
        <w:pStyle w:val="APISourceCode"/>
      </w:pPr>
      <w:r w:rsidRPr="005E36B6">
        <w:t xml:space="preserve">  "</w:t>
      </w:r>
      <w:proofErr w:type="spellStart"/>
      <w:r w:rsidRPr="005E36B6">
        <w:t>arithInd</w:t>
      </w:r>
      <w:proofErr w:type="spellEnd"/>
      <w:r w:rsidRPr="005E36B6">
        <w:t>": 1,</w:t>
      </w:r>
    </w:p>
    <w:p w14:paraId="1FDD5BF7" w14:textId="77777777" w:rsidR="00FB02F0" w:rsidRPr="005E36B6" w:rsidRDefault="00FB02F0" w:rsidP="00FB02F0">
      <w:pPr>
        <w:pStyle w:val="APISourceCode"/>
      </w:pPr>
      <w:r w:rsidRPr="005E36B6">
        <w:lastRenderedPageBreak/>
        <w:t xml:space="preserve">  "</w:t>
      </w:r>
      <w:proofErr w:type="spellStart"/>
      <w:r w:rsidRPr="005E36B6">
        <w:t>capkIdx</w:t>
      </w:r>
      <w:proofErr w:type="spellEnd"/>
      <w:r w:rsidRPr="005E36B6">
        <w:t>": 93,</w:t>
      </w:r>
    </w:p>
    <w:p w14:paraId="0A1DCAEE" w14:textId="77777777" w:rsidR="00FB02F0" w:rsidRPr="005E36B6" w:rsidRDefault="00FB02F0" w:rsidP="00FB02F0">
      <w:pPr>
        <w:pStyle w:val="APISourceCode"/>
      </w:pPr>
      <w:r w:rsidRPr="005E36B6">
        <w:t xml:space="preserve">  "</w:t>
      </w:r>
      <w:proofErr w:type="spellStart"/>
      <w:r w:rsidRPr="005E36B6">
        <w:t>checkSum</w:t>
      </w:r>
      <w:proofErr w:type="spellEnd"/>
      <w:r w:rsidRPr="005E36B6">
        <w:t>": "b51ec5f7de9bb6d8bce8fb5f69ba57a04221f39b",</w:t>
      </w:r>
    </w:p>
    <w:p w14:paraId="33FEC8C7" w14:textId="77777777" w:rsidR="00FB02F0" w:rsidRPr="005E36B6" w:rsidRDefault="00FB02F0" w:rsidP="00FB02F0">
      <w:pPr>
        <w:pStyle w:val="APISourceCode"/>
      </w:pPr>
      <w:r w:rsidRPr="005E36B6">
        <w:t xml:space="preserve">  "</w:t>
      </w:r>
      <w:proofErr w:type="spellStart"/>
      <w:r w:rsidRPr="005E36B6">
        <w:t>expireDate</w:t>
      </w:r>
      <w:proofErr w:type="spellEnd"/>
      <w:r w:rsidRPr="005E36B6">
        <w:t>": "20201231",</w:t>
      </w:r>
    </w:p>
    <w:p w14:paraId="50695C99" w14:textId="77777777" w:rsidR="00FB02F0" w:rsidRPr="005E36B6" w:rsidRDefault="00FB02F0" w:rsidP="00FB02F0">
      <w:pPr>
        <w:pStyle w:val="APISourceCode"/>
      </w:pPr>
      <w:r w:rsidRPr="005E36B6">
        <w:t xml:space="preserve">  "exponent": "03",</w:t>
      </w:r>
    </w:p>
    <w:p w14:paraId="75123F68" w14:textId="77777777" w:rsidR="00FB02F0" w:rsidRPr="005E36B6" w:rsidRDefault="00FB02F0" w:rsidP="00FB02F0">
      <w:pPr>
        <w:pStyle w:val="APISourceCode"/>
      </w:pPr>
      <w:r w:rsidRPr="005E36B6">
        <w:t xml:space="preserve">  "</w:t>
      </w:r>
      <w:proofErr w:type="spellStart"/>
      <w:r w:rsidRPr="005E36B6">
        <w:t>hashInd</w:t>
      </w:r>
      <w:proofErr w:type="spellEnd"/>
      <w:r w:rsidRPr="005E36B6">
        <w:t>": 1,</w:t>
      </w:r>
    </w:p>
    <w:p w14:paraId="58177337" w14:textId="77777777" w:rsidR="00FB02F0" w:rsidRPr="005E36B6" w:rsidRDefault="00FB02F0" w:rsidP="00FB02F0">
      <w:pPr>
        <w:pStyle w:val="APISourceCode"/>
      </w:pPr>
      <w:r w:rsidRPr="005E36B6">
        <w:t xml:space="preserve">  "modulus": "ad938ea9888e5155f8cd272749172b3a8c504c17460efa0bed7cbc5fd32c4a80fd810312281b5a35562800cdc325358a9639c501a537b7ae43df263e6d232b811acdb6dde979d55d6c911173483993a423a0a5b1e1a70237885a241b8eebb5571e2d32b41f9cc5514df83f0d69270e109af1422f985a52cce04f3df269b795155a68ad2d6b660ddcd759f0a5da7b64104d22c2771ece7a5ffd40c774e441379d1132faf04cdf55b9504c6dce9f61776d81c7c45f19b9efb3749ac7d486a5ad2e781fa9d082fb2677665b99fa5f1553135a1fd2a2a9fbf625ca84a7d736521431178f13100a2516f9a43ce095b032b886c7a6ab126e203be7",</w:t>
      </w:r>
    </w:p>
    <w:p w14:paraId="16ABD754" w14:textId="77777777" w:rsidR="00FB02F0" w:rsidRPr="005E36B6" w:rsidRDefault="00FB02F0" w:rsidP="00FB02F0">
      <w:pPr>
        <w:pStyle w:val="APISourceCode"/>
      </w:pPr>
      <w:r w:rsidRPr="005E36B6">
        <w:t xml:space="preserve">  "rid": "a000000152"</w:t>
      </w:r>
    </w:p>
    <w:p w14:paraId="59707CE4" w14:textId="77777777" w:rsidR="00FB02F0" w:rsidRPr="005E36B6" w:rsidRDefault="00FB02F0" w:rsidP="00FB02F0">
      <w:pPr>
        <w:pStyle w:val="APISourceCode"/>
        <w:rPr>
          <w:rFonts w:eastAsiaTheme="minorEastAsia"/>
        </w:rPr>
      </w:pPr>
      <w:r w:rsidRPr="005E36B6">
        <w:t>}</w:t>
      </w:r>
    </w:p>
    <w:p w14:paraId="4B742CB1" w14:textId="77777777" w:rsidR="00FB02F0" w:rsidRPr="00FB02F0" w:rsidRDefault="00FB02F0" w:rsidP="00FB02F0">
      <w:pPr>
        <w:rPr>
          <w:rFonts w:cs="Arial"/>
          <w:b/>
          <w:color w:val="FF0000"/>
        </w:rPr>
      </w:pPr>
      <w:r w:rsidRPr="00FB02F0">
        <w:rPr>
          <w:rFonts w:cs="Arial"/>
          <w:b/>
          <w:color w:val="FF0000"/>
        </w:rPr>
        <w:t>Note:</w:t>
      </w:r>
      <w:r w:rsidRPr="00FB02F0">
        <w:rPr>
          <w:rFonts w:cs="Arial"/>
          <w:color w:val="FF0000"/>
        </w:rPr>
        <w:t xml:space="preserve"> </w:t>
      </w:r>
      <w:proofErr w:type="spellStart"/>
      <w:r w:rsidRPr="00FB02F0">
        <w:rPr>
          <w:rFonts w:cs="Arial"/>
          <w:color w:val="FF0000"/>
        </w:rPr>
        <w:t>CapkIdx</w:t>
      </w:r>
      <w:proofErr w:type="spellEnd"/>
      <w:r w:rsidRPr="00FB02F0">
        <w:rPr>
          <w:rFonts w:cs="Arial"/>
          <w:color w:val="FF0000"/>
        </w:rPr>
        <w:t xml:space="preserve"> is int type in above list. For </w:t>
      </w:r>
      <w:proofErr w:type="gramStart"/>
      <w:r w:rsidRPr="00FB02F0">
        <w:rPr>
          <w:rFonts w:cs="Arial"/>
          <w:color w:val="FF0000"/>
        </w:rPr>
        <w:t>example</w:t>
      </w:r>
      <w:proofErr w:type="gramEnd"/>
      <w:r w:rsidRPr="00FB02F0">
        <w:rPr>
          <w:rFonts w:cs="Arial"/>
          <w:color w:val="FF0000"/>
        </w:rPr>
        <w:t xml:space="preserve"> 239(int) = 0</w:t>
      </w:r>
      <w:proofErr w:type="gramStart"/>
      <w:r w:rsidRPr="00FB02F0">
        <w:rPr>
          <w:rFonts w:cs="Arial"/>
          <w:color w:val="FF0000"/>
        </w:rPr>
        <w:t>xEF(</w:t>
      </w:r>
      <w:proofErr w:type="gramEnd"/>
      <w:r w:rsidRPr="00FB02F0">
        <w:rPr>
          <w:rFonts w:cs="Arial"/>
          <w:color w:val="FF0000"/>
        </w:rPr>
        <w:t>Hexadecimal)</w:t>
      </w:r>
    </w:p>
    <w:p w14:paraId="556062CB" w14:textId="77777777" w:rsidR="004B27BF" w:rsidRPr="00FB02F0" w:rsidRDefault="004B27BF" w:rsidP="004B27BF"/>
    <w:p w14:paraId="4DEDFE9E" w14:textId="77777777" w:rsidR="00FB02F0" w:rsidRDefault="00FB02F0">
      <w:pPr>
        <w:widowControl/>
        <w:spacing w:before="0" w:beforeAutospacing="0" w:after="200" w:afterAutospacing="0" w:line="276" w:lineRule="auto"/>
        <w:jc w:val="left"/>
        <w:rPr>
          <w:rFonts w:eastAsia="Arial" w:cs="Arial"/>
          <w:b/>
          <w:color w:val="auto"/>
          <w:kern w:val="0"/>
          <w:sz w:val="28"/>
          <w:szCs w:val="28"/>
        </w:rPr>
      </w:pPr>
      <w:r>
        <w:br w:type="page"/>
      </w:r>
    </w:p>
    <w:p w14:paraId="07DF89B8" w14:textId="6D1A3A6E" w:rsidR="004B27BF" w:rsidRDefault="004B27BF" w:rsidP="004B27BF">
      <w:pPr>
        <w:pStyle w:val="NEXGOHEAD2"/>
      </w:pPr>
      <w:bookmarkStart w:id="98" w:name="_Toc219291348"/>
      <w:r>
        <w:lastRenderedPageBreak/>
        <w:t>Test cases</w:t>
      </w:r>
      <w:bookmarkEnd w:id="98"/>
    </w:p>
    <w:p w14:paraId="26067838" w14:textId="77777777" w:rsidR="00325F7E" w:rsidRDefault="00325F7E" w:rsidP="00325F7E">
      <w:pPr>
        <w:pStyle w:val="NEXGOHEAD3"/>
        <w:ind w:left="537" w:hanging="537"/>
        <w:rPr>
          <w:lang w:val="en-GB"/>
        </w:rPr>
      </w:pPr>
      <w:bookmarkStart w:id="99" w:name="_Toc219291349"/>
      <w:r w:rsidRPr="00D368F9">
        <w:rPr>
          <w:lang w:val="en-GB"/>
        </w:rPr>
        <w:t>DGN_DPAS_L3_CL_086</w:t>
      </w:r>
      <w:bookmarkEnd w:id="99"/>
    </w:p>
    <w:p w14:paraId="109A65CA" w14:textId="3E1A8818" w:rsidR="00325F7E" w:rsidRDefault="00056F46" w:rsidP="00325F7E">
      <w:pPr>
        <w:pStyle w:val="NEXGOHEAD4"/>
        <w:ind w:left="564" w:hanging="564"/>
        <w:rPr>
          <w:lang w:val="en-GB"/>
        </w:rPr>
      </w:pPr>
      <w:r>
        <w:rPr>
          <w:lang w:val="en-GB"/>
        </w:rPr>
        <w:t>Q</w:t>
      </w:r>
      <w:r>
        <w:rPr>
          <w:rFonts w:hint="eastAsia"/>
          <w:lang w:val="en-GB"/>
        </w:rPr>
        <w:t>uestion</w:t>
      </w:r>
    </w:p>
    <w:p w14:paraId="218DDF3D" w14:textId="178AABE2" w:rsidR="005D3722" w:rsidRDefault="005D3722" w:rsidP="005D3722">
      <w:pPr>
        <w:pStyle w:val="WrongNotes"/>
        <w:rPr>
          <w:lang w:val="en-GB"/>
        </w:rPr>
      </w:pPr>
      <w:r>
        <w:rPr>
          <w:rFonts w:hint="eastAsia"/>
          <w:lang w:val="en-GB"/>
        </w:rPr>
        <w:t>The</w:t>
      </w:r>
      <w:r w:rsidR="00DD448F">
        <w:rPr>
          <w:rFonts w:hint="eastAsia"/>
          <w:lang w:val="en-GB"/>
        </w:rPr>
        <w:t xml:space="preserve"> card shall return Signed Dynamic Application Data (Tag 9F4B) in GPO response</w:t>
      </w:r>
    </w:p>
    <w:p w14:paraId="57911977" w14:textId="0E033083" w:rsidR="005D3722" w:rsidRPr="005D3722" w:rsidRDefault="005D3722" w:rsidP="005D3722">
      <w:pPr>
        <w:rPr>
          <w:color w:val="00B050"/>
          <w:lang w:val="en-GB"/>
        </w:rPr>
      </w:pPr>
      <w:r w:rsidRPr="005D3722">
        <w:rPr>
          <w:rFonts w:hint="eastAsia"/>
          <w:color w:val="00B050"/>
          <w:lang w:val="en-GB"/>
        </w:rPr>
        <w:t>Solution:</w:t>
      </w:r>
    </w:p>
    <w:p w14:paraId="0E3FBE05" w14:textId="77777777" w:rsidR="00325F7E" w:rsidRDefault="00325F7E" w:rsidP="00325F7E">
      <w:r>
        <w:rPr>
          <w:rFonts w:hint="eastAsia"/>
        </w:rPr>
        <w:t xml:space="preserve">Set the DPAS version to 2.x. </w:t>
      </w:r>
    </w:p>
    <w:p w14:paraId="3E696BCE" w14:textId="77777777" w:rsidR="00325F7E" w:rsidRDefault="00325F7E" w:rsidP="00325F7E">
      <w:r>
        <w:rPr>
          <w:rFonts w:hint="eastAsia"/>
        </w:rPr>
        <w:t xml:space="preserve">Example code for Android device </w:t>
      </w:r>
    </w:p>
    <w:p w14:paraId="6D599B32" w14:textId="77777777" w:rsidR="00325F7E" w:rsidRDefault="00325F7E" w:rsidP="00325F7E">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w:t>
      </w:r>
      <w:r>
        <w:rPr>
          <w:rFonts w:eastAsiaTheme="minorEastAsia" w:hint="eastAsia"/>
          <w:i/>
          <w:iCs/>
        </w:rPr>
        <w:t xml:space="preserve">DPAS version to 2.x before calling </w:t>
      </w:r>
      <w:proofErr w:type="spellStart"/>
      <w:r w:rsidRPr="00DF6FA7">
        <w:rPr>
          <w:rFonts w:eastAsiaTheme="minorEastAsia"/>
          <w:i/>
          <w:iCs/>
        </w:rPr>
        <w:t>emvHandler.emvProcess</w:t>
      </w:r>
      <w:proofErr w:type="spellEnd"/>
    </w:p>
    <w:p w14:paraId="21A3B372" w14:textId="77777777" w:rsidR="00325F7E" w:rsidRPr="00C55615" w:rsidRDefault="00325F7E" w:rsidP="00325F7E">
      <w:pPr>
        <w:pStyle w:val="APISourceCode"/>
        <w:rPr>
          <w:rFonts w:eastAsiaTheme="minorEastAsia"/>
          <w:lang w:val="en-GB"/>
        </w:rPr>
      </w:pPr>
      <w:proofErr w:type="gramStart"/>
      <w:r w:rsidRPr="00C55615">
        <w:rPr>
          <w:rFonts w:eastAsiaTheme="minorEastAsia"/>
          <w:lang w:val="en-GB"/>
        </w:rPr>
        <w:t>if(</w:t>
      </w:r>
      <w:proofErr w:type="spellStart"/>
      <w:proofErr w:type="gramEnd"/>
      <w:r w:rsidRPr="00C55615">
        <w:rPr>
          <w:rFonts w:eastAsiaTheme="minorEastAsia"/>
          <w:lang w:val="en-GB"/>
        </w:rPr>
        <w:t>emvTransData.getCardType</w:t>
      </w:r>
      <w:proofErr w:type="spellEnd"/>
      <w:proofErr w:type="gramStart"/>
      <w:r w:rsidRPr="00C55615">
        <w:rPr>
          <w:rFonts w:eastAsiaTheme="minorEastAsia"/>
          <w:lang w:val="en-GB"/>
        </w:rPr>
        <w:t>()=</w:t>
      </w:r>
      <w:proofErr w:type="gramEnd"/>
      <w:r w:rsidRPr="00C55615">
        <w:rPr>
          <w:rFonts w:eastAsiaTheme="minorEastAsia"/>
          <w:lang w:val="en-GB"/>
        </w:rPr>
        <w:t xml:space="preserve">= </w:t>
      </w:r>
      <w:proofErr w:type="spellStart"/>
      <w:r w:rsidRPr="00C55615">
        <w:rPr>
          <w:rFonts w:eastAsiaTheme="minorEastAsia"/>
          <w:lang w:val="en-GB"/>
        </w:rPr>
        <w:t>CardType.CTLS</w:t>
      </w:r>
      <w:proofErr w:type="spellEnd"/>
      <w:r w:rsidRPr="00C55615">
        <w:rPr>
          <w:rFonts w:eastAsiaTheme="minorEastAsia"/>
          <w:lang w:val="en-GB"/>
        </w:rPr>
        <w:t>) {</w:t>
      </w:r>
    </w:p>
    <w:p w14:paraId="2027CDA5" w14:textId="77777777" w:rsidR="00325F7E" w:rsidRPr="00C55615" w:rsidRDefault="00325F7E" w:rsidP="00325F7E">
      <w:pPr>
        <w:pStyle w:val="APISourceCode"/>
        <w:rPr>
          <w:rFonts w:eastAsiaTheme="minorEastAsia"/>
          <w:lang w:val="en-GB"/>
        </w:rPr>
      </w:pPr>
      <w:r w:rsidRPr="00C55615">
        <w:rPr>
          <w:rFonts w:eastAsiaTheme="minorEastAsia"/>
          <w:lang w:val="en-GB"/>
        </w:rPr>
        <w:t>emvTransDataEntity.setEmvEntryModeEnum(EmvEntryModeEnum.EMV_ENTRY_MODE_CONTACTLESS);</w:t>
      </w:r>
    </w:p>
    <w:p w14:paraId="3208F362" w14:textId="77777777" w:rsidR="00325F7E" w:rsidRPr="00C55615" w:rsidRDefault="00325F7E" w:rsidP="00325F7E">
      <w:pPr>
        <w:pStyle w:val="APISourceCode"/>
        <w:rPr>
          <w:rFonts w:eastAsiaTheme="minorEastAsia"/>
          <w:lang w:val="en-GB"/>
        </w:rPr>
      </w:pPr>
      <w:r w:rsidRPr="00C55615">
        <w:rPr>
          <w:rFonts w:eastAsiaTheme="minorEastAsia"/>
          <w:lang w:val="en-GB"/>
        </w:rPr>
        <w:t xml:space="preserve">  </w:t>
      </w:r>
      <w:proofErr w:type="spellStart"/>
      <w:r w:rsidRPr="00C55615">
        <w:rPr>
          <w:rFonts w:eastAsiaTheme="minorEastAsia"/>
          <w:lang w:val="en-GB"/>
        </w:rPr>
        <w:t>DPASTransDataEntity</w:t>
      </w:r>
      <w:proofErr w:type="spellEnd"/>
      <w:r w:rsidRPr="00C55615">
        <w:rPr>
          <w:rFonts w:eastAsiaTheme="minorEastAsia"/>
          <w:lang w:val="en-GB"/>
        </w:rPr>
        <w:t xml:space="preserve"> </w:t>
      </w:r>
      <w:proofErr w:type="spellStart"/>
      <w:r w:rsidRPr="00C55615">
        <w:rPr>
          <w:rFonts w:eastAsiaTheme="minorEastAsia"/>
          <w:lang w:val="en-GB"/>
        </w:rPr>
        <w:t>dpasTransDataEntity</w:t>
      </w:r>
      <w:proofErr w:type="spellEnd"/>
      <w:r w:rsidRPr="00C55615">
        <w:rPr>
          <w:rFonts w:eastAsiaTheme="minorEastAsia"/>
          <w:lang w:val="en-GB"/>
        </w:rPr>
        <w:t xml:space="preserve"> = new </w:t>
      </w:r>
      <w:proofErr w:type="spellStart"/>
      <w:proofErr w:type="gramStart"/>
      <w:r w:rsidRPr="00C55615">
        <w:rPr>
          <w:rFonts w:eastAsiaTheme="minorEastAsia"/>
          <w:lang w:val="en-GB"/>
        </w:rPr>
        <w:t>DPASTransDataEntity</w:t>
      </w:r>
      <w:proofErr w:type="spellEnd"/>
      <w:r w:rsidRPr="00C55615">
        <w:rPr>
          <w:rFonts w:eastAsiaTheme="minorEastAsia"/>
          <w:lang w:val="en-GB"/>
        </w:rPr>
        <w:t>(</w:t>
      </w:r>
      <w:proofErr w:type="gramEnd"/>
      <w:r w:rsidRPr="00C55615">
        <w:rPr>
          <w:rFonts w:eastAsiaTheme="minorEastAsia"/>
          <w:lang w:val="en-GB"/>
        </w:rPr>
        <w:t>);</w:t>
      </w:r>
    </w:p>
    <w:p w14:paraId="1C6DB22C" w14:textId="77777777" w:rsidR="00325F7E" w:rsidRPr="00C55615" w:rsidRDefault="00325F7E" w:rsidP="00325F7E">
      <w:pPr>
        <w:pStyle w:val="APISourceCode"/>
        <w:rPr>
          <w:rFonts w:eastAsiaTheme="minorEastAsia"/>
          <w:lang w:val="en-GB"/>
        </w:rPr>
      </w:pPr>
      <w:r w:rsidRPr="00C55615">
        <w:rPr>
          <w:rFonts w:eastAsiaTheme="minorEastAsia"/>
          <w:lang w:val="en-GB"/>
        </w:rPr>
        <w:t xml:space="preserve">  dpasTransDataEntity.setDpasVersion(DPASVersionEnum.DPAS_VERSION_2);</w:t>
      </w:r>
    </w:p>
    <w:p w14:paraId="375904F9" w14:textId="77777777" w:rsidR="00325F7E" w:rsidRPr="00C55615" w:rsidRDefault="00325F7E" w:rsidP="00325F7E">
      <w:pPr>
        <w:pStyle w:val="APISourceCode"/>
        <w:rPr>
          <w:rFonts w:eastAsiaTheme="minorEastAsia"/>
          <w:lang w:val="en-GB"/>
        </w:rPr>
      </w:pPr>
      <w:r w:rsidRPr="00C55615">
        <w:rPr>
          <w:rFonts w:eastAsiaTheme="minorEastAsia"/>
          <w:lang w:val="en-GB"/>
        </w:rPr>
        <w:t xml:space="preserve">  </w:t>
      </w:r>
      <w:proofErr w:type="spellStart"/>
      <w:r w:rsidRPr="00C55615">
        <w:rPr>
          <w:rFonts w:eastAsiaTheme="minorEastAsia"/>
          <w:lang w:val="en-GB"/>
        </w:rPr>
        <w:t>emvTransDataEntity.setDpasTransDataEntity</w:t>
      </w:r>
      <w:proofErr w:type="spellEnd"/>
      <w:r w:rsidRPr="00C55615">
        <w:rPr>
          <w:rFonts w:eastAsiaTheme="minorEastAsia"/>
          <w:lang w:val="en-GB"/>
        </w:rPr>
        <w:t>(</w:t>
      </w:r>
      <w:proofErr w:type="spellStart"/>
      <w:r w:rsidRPr="00C55615">
        <w:rPr>
          <w:rFonts w:eastAsiaTheme="minorEastAsia"/>
          <w:lang w:val="en-GB"/>
        </w:rPr>
        <w:t>dpasTransDataEntity</w:t>
      </w:r>
      <w:proofErr w:type="spellEnd"/>
      <w:r w:rsidRPr="00C55615">
        <w:rPr>
          <w:rFonts w:eastAsiaTheme="minorEastAsia"/>
          <w:lang w:val="en-GB"/>
        </w:rPr>
        <w:t>);</w:t>
      </w:r>
    </w:p>
    <w:p w14:paraId="6D2086C4" w14:textId="77777777" w:rsidR="00325F7E" w:rsidRDefault="00325F7E" w:rsidP="00325F7E">
      <w:pPr>
        <w:pStyle w:val="APISourceCode"/>
        <w:rPr>
          <w:rFonts w:eastAsiaTheme="minorEastAsia"/>
          <w:lang w:val="en-GB"/>
        </w:rPr>
      </w:pPr>
      <w:r w:rsidRPr="00C55615">
        <w:rPr>
          <w:rFonts w:eastAsiaTheme="minorEastAsia"/>
          <w:lang w:val="en-GB"/>
        </w:rPr>
        <w:t xml:space="preserve">  </w:t>
      </w:r>
      <w:proofErr w:type="gramStart"/>
      <w:r w:rsidRPr="00C55615">
        <w:rPr>
          <w:rFonts w:eastAsiaTheme="minorEastAsia"/>
          <w:lang w:val="en-GB"/>
        </w:rPr>
        <w:t>}else</w:t>
      </w:r>
      <w:proofErr w:type="gramEnd"/>
      <w:r w:rsidRPr="00C55615">
        <w:rPr>
          <w:rFonts w:eastAsiaTheme="minorEastAsia"/>
          <w:lang w:val="en-GB"/>
        </w:rPr>
        <w:t xml:space="preserve">{    </w:t>
      </w:r>
    </w:p>
    <w:p w14:paraId="13DF03E4" w14:textId="77777777" w:rsidR="00325F7E" w:rsidRPr="00C55615" w:rsidRDefault="00325F7E" w:rsidP="00325F7E">
      <w:pPr>
        <w:pStyle w:val="APISourceCode"/>
        <w:ind w:firstLineChars="100" w:firstLine="200"/>
        <w:rPr>
          <w:rFonts w:eastAsiaTheme="minorEastAsia"/>
          <w:lang w:val="en-GB"/>
        </w:rPr>
      </w:pPr>
      <w:r w:rsidRPr="00C55615">
        <w:rPr>
          <w:rFonts w:eastAsiaTheme="minorEastAsia"/>
          <w:lang w:val="en-GB"/>
        </w:rPr>
        <w:t>emvTransDataEntity.setEmvEntryModeEnum(EmvEntryModeEnum.EMV_ENTRY_MODE_CONTACT);</w:t>
      </w:r>
    </w:p>
    <w:p w14:paraId="6DA510E0" w14:textId="77777777" w:rsidR="00325F7E" w:rsidRDefault="00325F7E" w:rsidP="00325F7E">
      <w:pPr>
        <w:pStyle w:val="APISourceCode"/>
        <w:rPr>
          <w:rFonts w:eastAsiaTheme="minorEastAsia"/>
          <w:lang w:val="en-GB"/>
        </w:rPr>
      </w:pPr>
      <w:r w:rsidRPr="00C55615">
        <w:rPr>
          <w:rFonts w:eastAsiaTheme="minorEastAsia"/>
          <w:lang w:val="en-GB"/>
        </w:rPr>
        <w:t>}</w:t>
      </w:r>
    </w:p>
    <w:p w14:paraId="7085536A" w14:textId="77777777" w:rsidR="00325F7E" w:rsidRDefault="00325F7E" w:rsidP="00325F7E">
      <w:pPr>
        <w:pStyle w:val="APISourceCode"/>
        <w:rPr>
          <w:rFonts w:eastAsiaTheme="minorEastAsia"/>
          <w:lang w:val="en-GB"/>
        </w:rPr>
      </w:pPr>
      <w:r>
        <w:rPr>
          <w:rFonts w:eastAsiaTheme="minorEastAsia" w:hint="eastAsia"/>
          <w:lang w:val="en-GB"/>
        </w:rPr>
        <w:t xml:space="preserve">//Set the TTQ </w:t>
      </w:r>
      <w:r w:rsidRPr="001D229C">
        <w:rPr>
          <w:rFonts w:eastAsiaTheme="minorEastAsia"/>
          <w:lang w:val="en-GB"/>
        </w:rPr>
        <w:t xml:space="preserve">in </w:t>
      </w:r>
      <w:proofErr w:type="spellStart"/>
      <w:r w:rsidRPr="001D229C">
        <w:rPr>
          <w:rFonts w:eastAsiaTheme="minorEastAsia"/>
          <w:lang w:val="en-GB"/>
        </w:rPr>
        <w:t>onTransInitBeforeGPO</w:t>
      </w:r>
      <w:proofErr w:type="spellEnd"/>
      <w:r w:rsidRPr="001D229C">
        <w:rPr>
          <w:rFonts w:eastAsiaTheme="minorEastAsia"/>
          <w:lang w:val="en-GB"/>
        </w:rPr>
        <w:t xml:space="preserve"> callback</w:t>
      </w:r>
      <w:r>
        <w:rPr>
          <w:rFonts w:eastAsiaTheme="minorEastAsia" w:hint="eastAsia"/>
          <w:lang w:val="en-GB"/>
        </w:rPr>
        <w:t xml:space="preserve"> </w:t>
      </w:r>
    </w:p>
    <w:p w14:paraId="45DDF508" w14:textId="77777777" w:rsidR="00325F7E" w:rsidRPr="005522E3" w:rsidRDefault="00325F7E" w:rsidP="00325F7E">
      <w:pPr>
        <w:pStyle w:val="APISourceCode"/>
        <w:rPr>
          <w:rFonts w:eastAsiaTheme="minorEastAsia"/>
          <w:lang w:val="en-GB"/>
        </w:rPr>
      </w:pPr>
      <w:r w:rsidRPr="005522E3">
        <w:rPr>
          <w:rFonts w:eastAsiaTheme="minorEastAsia"/>
          <w:lang w:val="en-GB"/>
        </w:rPr>
        <w:t>byte</w:t>
      </w:r>
      <w:proofErr w:type="gramStart"/>
      <w:r w:rsidRPr="005522E3">
        <w:rPr>
          <w:rFonts w:eastAsiaTheme="minorEastAsia"/>
          <w:lang w:val="en-GB"/>
        </w:rPr>
        <w:t>[]kernelTTQ=emvHandler2.getTlv</w:t>
      </w:r>
      <w:proofErr w:type="gramEnd"/>
      <w:r w:rsidRPr="005522E3">
        <w:rPr>
          <w:rFonts w:eastAsiaTheme="minorEastAsia"/>
          <w:lang w:val="en-GB"/>
        </w:rPr>
        <w:t xml:space="preserve">(ByteUtils.hexString2ByteArray("9F66"), </w:t>
      </w:r>
      <w:proofErr w:type="spellStart"/>
      <w:r w:rsidRPr="005522E3">
        <w:rPr>
          <w:rFonts w:eastAsiaTheme="minorEastAsia"/>
          <w:lang w:val="en-GB"/>
        </w:rPr>
        <w:t>EmvDataSourceEnum.FROM_KERNEL</w:t>
      </w:r>
      <w:proofErr w:type="spellEnd"/>
      <w:r w:rsidRPr="005522E3">
        <w:rPr>
          <w:rFonts w:eastAsiaTheme="minorEastAsia"/>
          <w:lang w:val="en-GB"/>
        </w:rPr>
        <w:t>);</w:t>
      </w:r>
    </w:p>
    <w:p w14:paraId="6F0E008E" w14:textId="77777777" w:rsidR="00325F7E" w:rsidRPr="005522E3" w:rsidRDefault="00325F7E" w:rsidP="00325F7E">
      <w:pPr>
        <w:pStyle w:val="APISourceCode"/>
        <w:rPr>
          <w:rFonts w:eastAsiaTheme="minorEastAsia"/>
          <w:lang w:val="en-GB"/>
        </w:rPr>
      </w:pPr>
      <w:proofErr w:type="spellStart"/>
      <w:proofErr w:type="gramStart"/>
      <w:r w:rsidRPr="005522E3">
        <w:rPr>
          <w:rFonts w:eastAsiaTheme="minorEastAsia"/>
          <w:lang w:val="en-GB"/>
        </w:rPr>
        <w:t>kernelTTQ</w:t>
      </w:r>
      <w:proofErr w:type="spellEnd"/>
      <w:r w:rsidRPr="005522E3">
        <w:rPr>
          <w:rFonts w:eastAsiaTheme="minorEastAsia"/>
          <w:lang w:val="en-GB"/>
        </w:rPr>
        <w:t>[</w:t>
      </w:r>
      <w:proofErr w:type="gramEnd"/>
      <w:r w:rsidRPr="005522E3">
        <w:rPr>
          <w:rFonts w:eastAsiaTheme="minorEastAsia"/>
          <w:lang w:val="en-GB"/>
        </w:rPr>
        <w:t>0] = (byte) (</w:t>
      </w:r>
      <w:proofErr w:type="spellStart"/>
      <w:r w:rsidRPr="005522E3">
        <w:rPr>
          <w:rFonts w:eastAsiaTheme="minorEastAsia"/>
          <w:lang w:val="en-GB"/>
        </w:rPr>
        <w:t>kernelTTQ</w:t>
      </w:r>
      <w:proofErr w:type="spellEnd"/>
      <w:r w:rsidRPr="005522E3">
        <w:rPr>
          <w:rFonts w:eastAsiaTheme="minorEastAsia"/>
          <w:lang w:val="en-GB"/>
        </w:rPr>
        <w:t>[</w:t>
      </w:r>
      <w:proofErr w:type="gramStart"/>
      <w:r w:rsidRPr="005522E3">
        <w:rPr>
          <w:rFonts w:eastAsiaTheme="minorEastAsia"/>
          <w:lang w:val="en-GB"/>
        </w:rPr>
        <w:t>0]|</w:t>
      </w:r>
      <w:proofErr w:type="gramEnd"/>
      <w:r w:rsidRPr="005522E3">
        <w:rPr>
          <w:rFonts w:eastAsiaTheme="minorEastAsia"/>
          <w:lang w:val="en-GB"/>
        </w:rPr>
        <w:t>0x01);</w:t>
      </w:r>
    </w:p>
    <w:p w14:paraId="065D4D9C" w14:textId="2A02BDB8" w:rsidR="004B27BF" w:rsidRDefault="00325F7E" w:rsidP="00B02FA7">
      <w:pPr>
        <w:pStyle w:val="APISourceCode"/>
        <w:rPr>
          <w:rFonts w:eastAsiaTheme="minorEastAsia"/>
          <w:lang w:val="en-GB"/>
        </w:rPr>
      </w:pPr>
      <w:r w:rsidRPr="005522E3">
        <w:rPr>
          <w:rFonts w:eastAsiaTheme="minorEastAsia"/>
          <w:lang w:val="en-GB"/>
        </w:rPr>
        <w:t xml:space="preserve">emvHandler2.setTlv(ByteUtils.hexString2ByteArray("9F66"), </w:t>
      </w:r>
      <w:proofErr w:type="spellStart"/>
      <w:r w:rsidRPr="005522E3">
        <w:rPr>
          <w:rFonts w:eastAsiaTheme="minorEastAsia"/>
          <w:lang w:val="en-GB"/>
        </w:rPr>
        <w:t>kernelTTQ</w:t>
      </w:r>
      <w:proofErr w:type="spellEnd"/>
      <w:r w:rsidRPr="005522E3">
        <w:rPr>
          <w:rFonts w:eastAsiaTheme="minorEastAsia"/>
          <w:lang w:val="en-GB"/>
        </w:rPr>
        <w:t>);</w:t>
      </w:r>
    </w:p>
    <w:p w14:paraId="786367BC" w14:textId="77777777" w:rsidR="00B02FA7" w:rsidRPr="00B02FA7" w:rsidRDefault="00B02FA7" w:rsidP="00B02FA7">
      <w:pPr>
        <w:rPr>
          <w:lang w:val="en-GB"/>
        </w:rPr>
      </w:pPr>
    </w:p>
    <w:p w14:paraId="663F66BF" w14:textId="6F52A424" w:rsidR="009E656C" w:rsidRPr="00B02FA7" w:rsidRDefault="00B02FA7" w:rsidP="00B02FA7">
      <w:pPr>
        <w:pStyle w:val="NEXGOHEAD1"/>
        <w:ind w:left="482" w:hanging="482"/>
      </w:pPr>
      <w:r>
        <w:br w:type="page"/>
      </w:r>
      <w:bookmarkStart w:id="100" w:name="_Toc219291350"/>
      <w:r w:rsidR="009E656C">
        <w:rPr>
          <w:rFonts w:hint="eastAsia"/>
        </w:rPr>
        <w:lastRenderedPageBreak/>
        <w:t>JCB</w:t>
      </w:r>
      <w:bookmarkEnd w:id="100"/>
    </w:p>
    <w:p w14:paraId="44771205" w14:textId="52D4F261" w:rsidR="004B27BF" w:rsidRPr="00D266FE" w:rsidRDefault="004B27BF" w:rsidP="004B27BF">
      <w:pPr>
        <w:pStyle w:val="NEXGOHEAD2"/>
      </w:pPr>
      <w:bookmarkStart w:id="101" w:name="_Toc219291351"/>
      <w:r>
        <w:t xml:space="preserve">Terminal </w:t>
      </w:r>
      <w:r w:rsidR="00696451">
        <w:t>Configuration</w:t>
      </w:r>
      <w:bookmarkEnd w:id="101"/>
    </w:p>
    <w:tbl>
      <w:tblPr>
        <w:tblStyle w:val="a7"/>
        <w:tblW w:w="0" w:type="auto"/>
        <w:tblLook w:val="04A0" w:firstRow="1" w:lastRow="0" w:firstColumn="1" w:lastColumn="0" w:noHBand="0" w:noVBand="1"/>
      </w:tblPr>
      <w:tblGrid>
        <w:gridCol w:w="4869"/>
        <w:gridCol w:w="4867"/>
      </w:tblGrid>
      <w:tr w:rsidR="00325F7E" w14:paraId="5D3E2556" w14:textId="77777777" w:rsidTr="00FF5B40">
        <w:tc>
          <w:tcPr>
            <w:tcW w:w="4869" w:type="dxa"/>
          </w:tcPr>
          <w:p w14:paraId="75010F07" w14:textId="77777777" w:rsidR="00325F7E" w:rsidRPr="00982142" w:rsidRDefault="00325F7E" w:rsidP="00FF5B40">
            <w:pPr>
              <w:rPr>
                <w:rFonts w:eastAsiaTheme="minorEastAsia"/>
              </w:rPr>
            </w:pPr>
            <w:r>
              <w:rPr>
                <w:rFonts w:eastAsiaTheme="minorEastAsia" w:hint="eastAsia"/>
              </w:rPr>
              <w:t>Terminal type</w:t>
            </w:r>
          </w:p>
        </w:tc>
        <w:tc>
          <w:tcPr>
            <w:tcW w:w="4867" w:type="dxa"/>
          </w:tcPr>
          <w:p w14:paraId="44AA885D" w14:textId="77777777" w:rsidR="00325F7E" w:rsidRPr="00982142" w:rsidRDefault="00325F7E" w:rsidP="00FF5B40">
            <w:pPr>
              <w:rPr>
                <w:rFonts w:eastAsiaTheme="minorEastAsia"/>
              </w:rPr>
            </w:pPr>
            <w:r>
              <w:rPr>
                <w:rFonts w:eastAsiaTheme="minorEastAsia" w:hint="eastAsia"/>
              </w:rPr>
              <w:t>POS</w:t>
            </w:r>
          </w:p>
        </w:tc>
      </w:tr>
      <w:tr w:rsidR="00325F7E" w14:paraId="0925D27A" w14:textId="77777777" w:rsidTr="00FF5B40">
        <w:tc>
          <w:tcPr>
            <w:tcW w:w="4869" w:type="dxa"/>
          </w:tcPr>
          <w:p w14:paraId="342B2E02" w14:textId="77777777" w:rsidR="00325F7E" w:rsidRPr="00982142" w:rsidRDefault="00325F7E" w:rsidP="00FF5B40">
            <w:pPr>
              <w:rPr>
                <w:rFonts w:eastAsiaTheme="minorEastAsia"/>
              </w:rPr>
            </w:pPr>
            <w:r>
              <w:rPr>
                <w:rFonts w:eastAsiaTheme="minorEastAsia" w:hint="eastAsia"/>
              </w:rPr>
              <w:t>Terminal capability</w:t>
            </w:r>
          </w:p>
        </w:tc>
        <w:tc>
          <w:tcPr>
            <w:tcW w:w="4867" w:type="dxa"/>
          </w:tcPr>
          <w:p w14:paraId="7790CD6D" w14:textId="77777777" w:rsidR="00325F7E" w:rsidRPr="00982142" w:rsidRDefault="00325F7E" w:rsidP="00FF5B40">
            <w:pPr>
              <w:rPr>
                <w:rFonts w:eastAsiaTheme="minorEastAsia"/>
              </w:rPr>
            </w:pPr>
            <w:r>
              <w:rPr>
                <w:rFonts w:eastAsiaTheme="minorEastAsia"/>
              </w:rPr>
              <w:t>O</w:t>
            </w:r>
            <w:r>
              <w:rPr>
                <w:rFonts w:eastAsiaTheme="minorEastAsia" w:hint="eastAsia"/>
              </w:rPr>
              <w:t xml:space="preserve">ffline </w:t>
            </w:r>
            <w:r>
              <w:rPr>
                <w:rFonts w:eastAsiaTheme="minorEastAsia"/>
              </w:rPr>
              <w:t>with online capability</w:t>
            </w:r>
          </w:p>
        </w:tc>
      </w:tr>
      <w:tr w:rsidR="00325F7E" w14:paraId="3E0CC78A" w14:textId="77777777" w:rsidTr="00FF5B40">
        <w:tc>
          <w:tcPr>
            <w:tcW w:w="4869" w:type="dxa"/>
          </w:tcPr>
          <w:p w14:paraId="0B0839D0" w14:textId="77777777" w:rsidR="00325F7E" w:rsidRPr="00982142" w:rsidRDefault="00325F7E" w:rsidP="00FF5B40">
            <w:pPr>
              <w:rPr>
                <w:rFonts w:eastAsiaTheme="minorEastAsia"/>
              </w:rPr>
            </w:pPr>
            <w:r>
              <w:rPr>
                <w:rFonts w:eastAsiaTheme="minorEastAsia" w:hint="eastAsia"/>
              </w:rPr>
              <w:t>Online Pin</w:t>
            </w:r>
          </w:p>
        </w:tc>
        <w:tc>
          <w:tcPr>
            <w:tcW w:w="4867" w:type="dxa"/>
          </w:tcPr>
          <w:p w14:paraId="559E8979" w14:textId="77777777" w:rsidR="00325F7E" w:rsidRPr="00982142" w:rsidRDefault="00325F7E" w:rsidP="00FF5B40">
            <w:pPr>
              <w:rPr>
                <w:rFonts w:eastAsiaTheme="minorEastAsia"/>
              </w:rPr>
            </w:pPr>
            <w:r>
              <w:rPr>
                <w:rFonts w:eastAsiaTheme="minorEastAsia" w:hint="eastAsia"/>
              </w:rPr>
              <w:t>Support</w:t>
            </w:r>
          </w:p>
        </w:tc>
      </w:tr>
      <w:tr w:rsidR="00325F7E" w14:paraId="240491D6" w14:textId="77777777" w:rsidTr="00FF5B40">
        <w:tc>
          <w:tcPr>
            <w:tcW w:w="4869" w:type="dxa"/>
          </w:tcPr>
          <w:p w14:paraId="0B4FD825" w14:textId="77777777" w:rsidR="00325F7E" w:rsidRPr="00982142" w:rsidRDefault="00325F7E" w:rsidP="00FF5B40">
            <w:pPr>
              <w:rPr>
                <w:rFonts w:eastAsiaTheme="minorEastAsia"/>
              </w:rPr>
            </w:pPr>
            <w:r>
              <w:rPr>
                <w:rFonts w:eastAsiaTheme="minorEastAsia"/>
              </w:rPr>
              <w:t>S</w:t>
            </w:r>
            <w:r>
              <w:rPr>
                <w:rFonts w:eastAsiaTheme="minorEastAsia" w:hint="eastAsia"/>
              </w:rPr>
              <w:t xml:space="preserve">ignature </w:t>
            </w:r>
          </w:p>
        </w:tc>
        <w:tc>
          <w:tcPr>
            <w:tcW w:w="4867" w:type="dxa"/>
          </w:tcPr>
          <w:p w14:paraId="1123C335" w14:textId="77777777" w:rsidR="00325F7E" w:rsidRPr="00982142" w:rsidRDefault="00325F7E" w:rsidP="00FF5B40">
            <w:pPr>
              <w:rPr>
                <w:rFonts w:eastAsiaTheme="minorEastAsia"/>
              </w:rPr>
            </w:pPr>
            <w:r>
              <w:rPr>
                <w:rFonts w:eastAsiaTheme="minorEastAsia" w:hint="eastAsia"/>
              </w:rPr>
              <w:t>Support</w:t>
            </w:r>
          </w:p>
        </w:tc>
      </w:tr>
      <w:tr w:rsidR="00325F7E" w14:paraId="16FF2A12" w14:textId="77777777" w:rsidTr="00FF5B40">
        <w:tc>
          <w:tcPr>
            <w:tcW w:w="4869" w:type="dxa"/>
          </w:tcPr>
          <w:p w14:paraId="5E5B8074" w14:textId="77777777" w:rsidR="00325F7E" w:rsidRPr="00982142" w:rsidRDefault="00325F7E" w:rsidP="00FF5B40">
            <w:pPr>
              <w:rPr>
                <w:rFonts w:eastAsiaTheme="minorEastAsia"/>
              </w:rPr>
            </w:pPr>
            <w:r>
              <w:rPr>
                <w:rFonts w:eastAsiaTheme="minorEastAsia" w:hint="eastAsia"/>
              </w:rPr>
              <w:t>Offline Enciphered PIN</w:t>
            </w:r>
          </w:p>
        </w:tc>
        <w:tc>
          <w:tcPr>
            <w:tcW w:w="4867" w:type="dxa"/>
          </w:tcPr>
          <w:p w14:paraId="775BC771" w14:textId="77777777" w:rsidR="00325F7E" w:rsidRPr="00982142" w:rsidRDefault="00325F7E" w:rsidP="00FF5B40">
            <w:pPr>
              <w:rPr>
                <w:rFonts w:eastAsiaTheme="minorEastAsia"/>
              </w:rPr>
            </w:pPr>
            <w:r>
              <w:rPr>
                <w:rFonts w:eastAsiaTheme="minorEastAsia" w:hint="eastAsia"/>
              </w:rPr>
              <w:t>Support</w:t>
            </w:r>
          </w:p>
        </w:tc>
      </w:tr>
      <w:tr w:rsidR="00325F7E" w:rsidRPr="00982142" w14:paraId="6421E4F6" w14:textId="77777777" w:rsidTr="00FF5B40">
        <w:tc>
          <w:tcPr>
            <w:tcW w:w="4869" w:type="dxa"/>
          </w:tcPr>
          <w:p w14:paraId="55FDBD4B" w14:textId="77777777" w:rsidR="00325F7E" w:rsidRPr="00591A6C" w:rsidRDefault="00325F7E" w:rsidP="00FF5B40">
            <w:pPr>
              <w:rPr>
                <w:rFonts w:eastAsiaTheme="minorEastAsia"/>
              </w:rPr>
            </w:pPr>
            <w:r>
              <w:rPr>
                <w:rFonts w:eastAsiaTheme="minorEastAsia" w:hint="eastAsia"/>
              </w:rPr>
              <w:t>Terminal Floor Limit</w:t>
            </w:r>
          </w:p>
        </w:tc>
        <w:tc>
          <w:tcPr>
            <w:tcW w:w="4867" w:type="dxa"/>
          </w:tcPr>
          <w:p w14:paraId="0253CE67" w14:textId="77777777" w:rsidR="00325F7E" w:rsidRPr="00591A6C" w:rsidRDefault="00325F7E" w:rsidP="00FF5B40">
            <w:pPr>
              <w:rPr>
                <w:rFonts w:eastAsiaTheme="minorEastAsia"/>
              </w:rPr>
            </w:pPr>
            <w:r>
              <w:rPr>
                <w:rFonts w:eastAsiaTheme="minorEastAsia"/>
              </w:rPr>
              <w:t>0.00</w:t>
            </w:r>
          </w:p>
        </w:tc>
      </w:tr>
      <w:tr w:rsidR="00325F7E" w:rsidRPr="00982142" w14:paraId="4C30226F" w14:textId="77777777" w:rsidTr="00FF5B40">
        <w:tc>
          <w:tcPr>
            <w:tcW w:w="4869" w:type="dxa"/>
          </w:tcPr>
          <w:p w14:paraId="03599D45" w14:textId="77777777" w:rsidR="00325F7E" w:rsidRPr="00591A6C" w:rsidRDefault="00325F7E" w:rsidP="00FF5B40">
            <w:pPr>
              <w:rPr>
                <w:rFonts w:eastAsiaTheme="minorEastAsia"/>
              </w:rPr>
            </w:pPr>
            <w:r>
              <w:rPr>
                <w:rFonts w:eastAsiaTheme="minorEastAsia" w:hint="eastAsia"/>
              </w:rPr>
              <w:t>Terminal Contactless</w:t>
            </w:r>
            <w:r>
              <w:rPr>
                <w:rFonts w:eastAsiaTheme="minorEastAsia"/>
              </w:rPr>
              <w:t xml:space="preserve"> CVM Limit</w:t>
            </w:r>
          </w:p>
        </w:tc>
        <w:tc>
          <w:tcPr>
            <w:tcW w:w="4867" w:type="dxa"/>
          </w:tcPr>
          <w:p w14:paraId="1FF319C3" w14:textId="77777777" w:rsidR="00325F7E" w:rsidRPr="00591A6C" w:rsidRDefault="00325F7E" w:rsidP="00FF5B40">
            <w:pPr>
              <w:rPr>
                <w:rFonts w:eastAsiaTheme="minorEastAsia"/>
              </w:rPr>
            </w:pPr>
            <w:r>
              <w:rPr>
                <w:rFonts w:eastAsiaTheme="minorEastAsia" w:hint="eastAsia"/>
              </w:rPr>
              <w:t>100</w:t>
            </w:r>
            <w:r>
              <w:rPr>
                <w:rFonts w:eastAsiaTheme="minorEastAsia"/>
              </w:rPr>
              <w:t>.00</w:t>
            </w:r>
          </w:p>
        </w:tc>
      </w:tr>
      <w:tr w:rsidR="00325F7E" w:rsidRPr="00982142" w14:paraId="67AA03E1" w14:textId="77777777" w:rsidTr="00FF5B40">
        <w:tc>
          <w:tcPr>
            <w:tcW w:w="4869" w:type="dxa"/>
          </w:tcPr>
          <w:p w14:paraId="6DA5D8EF" w14:textId="77777777" w:rsidR="00325F7E" w:rsidRPr="00591A6C" w:rsidRDefault="00325F7E" w:rsidP="00FF5B40">
            <w:pPr>
              <w:rPr>
                <w:rFonts w:eastAsiaTheme="minorEastAsia"/>
              </w:rPr>
            </w:pPr>
            <w:r>
              <w:rPr>
                <w:rFonts w:eastAsiaTheme="minorEastAsia" w:hint="eastAsia"/>
              </w:rPr>
              <w:t>Terminal Contactless Trans Limit</w:t>
            </w:r>
          </w:p>
        </w:tc>
        <w:tc>
          <w:tcPr>
            <w:tcW w:w="4867" w:type="dxa"/>
          </w:tcPr>
          <w:p w14:paraId="0E803626" w14:textId="77777777" w:rsidR="00325F7E" w:rsidRPr="00591A6C" w:rsidRDefault="00325F7E" w:rsidP="00FF5B40">
            <w:pPr>
              <w:rPr>
                <w:rFonts w:eastAsiaTheme="minorEastAsia"/>
              </w:rPr>
            </w:pPr>
            <w:r>
              <w:rPr>
                <w:rFonts w:eastAsiaTheme="minorEastAsia" w:hint="eastAsia"/>
              </w:rPr>
              <w:t>2</w:t>
            </w:r>
            <w:r>
              <w:rPr>
                <w:rFonts w:eastAsiaTheme="minorEastAsia"/>
              </w:rPr>
              <w:t>0000.00</w:t>
            </w:r>
          </w:p>
        </w:tc>
      </w:tr>
    </w:tbl>
    <w:p w14:paraId="26FB1412" w14:textId="77777777" w:rsidR="004B27BF" w:rsidRPr="00D266FE" w:rsidRDefault="004B27BF" w:rsidP="004B27BF"/>
    <w:p w14:paraId="7D1A060A" w14:textId="77777777" w:rsidR="00325F7E" w:rsidRDefault="00325F7E">
      <w:pPr>
        <w:widowControl/>
        <w:spacing w:before="0" w:beforeAutospacing="0" w:after="200" w:afterAutospacing="0" w:line="276" w:lineRule="auto"/>
        <w:jc w:val="left"/>
        <w:rPr>
          <w:rFonts w:eastAsia="Arial" w:cs="Arial"/>
          <w:b/>
          <w:color w:val="auto"/>
          <w:kern w:val="0"/>
          <w:sz w:val="28"/>
          <w:szCs w:val="28"/>
        </w:rPr>
      </w:pPr>
      <w:r>
        <w:br w:type="page"/>
      </w:r>
    </w:p>
    <w:p w14:paraId="093DD09B" w14:textId="42CAE758" w:rsidR="004B27BF" w:rsidRPr="0005616D" w:rsidRDefault="004B27BF" w:rsidP="004B27BF">
      <w:pPr>
        <w:pStyle w:val="NEXGOHEAD2"/>
      </w:pPr>
      <w:bookmarkStart w:id="102" w:name="_Toc219291352"/>
      <w:r>
        <w:rPr>
          <w:rFonts w:hint="eastAsia"/>
        </w:rPr>
        <w:lastRenderedPageBreak/>
        <w:t xml:space="preserve">Test AID </w:t>
      </w:r>
      <w:r>
        <w:rPr>
          <w:rFonts w:eastAsiaTheme="minorEastAsia" w:hint="eastAsia"/>
        </w:rPr>
        <w:t>&amp;</w:t>
      </w:r>
      <w:r>
        <w:rPr>
          <w:rFonts w:hint="eastAsia"/>
        </w:rPr>
        <w:t xml:space="preserve"> CAPK</w:t>
      </w:r>
      <w:bookmarkEnd w:id="102"/>
    </w:p>
    <w:p w14:paraId="23788A86" w14:textId="77777777" w:rsidR="004B27BF" w:rsidRDefault="004B27BF" w:rsidP="004B27BF">
      <w:pPr>
        <w:pStyle w:val="NEXGOHEAD3"/>
        <w:ind w:left="537" w:hanging="537"/>
      </w:pPr>
      <w:bookmarkStart w:id="103" w:name="_Toc219291353"/>
      <w:r>
        <w:t>AID</w:t>
      </w:r>
      <w:bookmarkEnd w:id="103"/>
    </w:p>
    <w:p w14:paraId="7631D16D" w14:textId="77777777" w:rsidR="00325F7E" w:rsidRDefault="00325F7E" w:rsidP="00325F7E">
      <w:r>
        <w:t>AID list:</w:t>
      </w:r>
    </w:p>
    <w:p w14:paraId="703C4425" w14:textId="77777777" w:rsidR="00325F7E" w:rsidRPr="009D7C50" w:rsidRDefault="00325F7E" w:rsidP="00325F7E">
      <w:pPr>
        <w:pStyle w:val="APISourceCode"/>
        <w:rPr>
          <w:rFonts w:eastAsiaTheme="minorEastAsia"/>
        </w:rPr>
      </w:pPr>
      <w:r>
        <w:rPr>
          <w:rFonts w:eastAsiaTheme="minorEastAsia" w:hint="eastAsia"/>
        </w:rPr>
        <w:t>A</w:t>
      </w:r>
      <w:r w:rsidRPr="009D7C50">
        <w:rPr>
          <w:rFonts w:eastAsiaTheme="minorEastAsia"/>
        </w:rPr>
        <w:t>0000006351010</w:t>
      </w:r>
    </w:p>
    <w:p w14:paraId="530F41E4" w14:textId="77777777" w:rsidR="00325F7E" w:rsidRDefault="00325F7E" w:rsidP="00325F7E">
      <w:r>
        <w:rPr>
          <w:rFonts w:hint="eastAsia"/>
        </w:rPr>
        <w:t>AID detail for source code configuration:</w:t>
      </w:r>
    </w:p>
    <w:p w14:paraId="0B5FAAD0" w14:textId="77777777" w:rsidR="00325F7E" w:rsidRDefault="00325F7E" w:rsidP="00325F7E">
      <w:pPr>
        <w:pStyle w:val="APISourceCode"/>
      </w:pPr>
      <w:r>
        <w:t>{</w:t>
      </w:r>
    </w:p>
    <w:p w14:paraId="70289F03" w14:textId="77777777" w:rsidR="00325F7E" w:rsidRDefault="00325F7E" w:rsidP="00325F7E">
      <w:pPr>
        <w:pStyle w:val="APISourceCode"/>
      </w:pPr>
      <w:r>
        <w:t xml:space="preserve">  "</w:t>
      </w:r>
      <w:proofErr w:type="spellStart"/>
      <w:r>
        <w:t>ddol</w:t>
      </w:r>
      <w:proofErr w:type="spellEnd"/>
      <w:r>
        <w:t>": "9f3704",</w:t>
      </w:r>
    </w:p>
    <w:p w14:paraId="616931CB" w14:textId="77777777" w:rsidR="00325F7E" w:rsidRDefault="00325F7E" w:rsidP="00325F7E">
      <w:pPr>
        <w:pStyle w:val="APISourceCode"/>
      </w:pPr>
      <w:r>
        <w:t xml:space="preserve">  "aid": "a0000006351010",</w:t>
      </w:r>
    </w:p>
    <w:p w14:paraId="1BA834C1" w14:textId="77777777" w:rsidR="00325F7E" w:rsidRDefault="00325F7E" w:rsidP="00325F7E">
      <w:pPr>
        <w:pStyle w:val="APISourceCode"/>
      </w:pPr>
      <w:r>
        <w:t xml:space="preserve">  "</w:t>
      </w:r>
      <w:proofErr w:type="spellStart"/>
      <w:r>
        <w:t>appVerNum</w:t>
      </w:r>
      <w:proofErr w:type="spellEnd"/>
      <w:r>
        <w:t>": "0096",</w:t>
      </w:r>
    </w:p>
    <w:p w14:paraId="1EFC9B32" w14:textId="77777777" w:rsidR="00325F7E" w:rsidRDefault="00325F7E" w:rsidP="00325F7E">
      <w:pPr>
        <w:pStyle w:val="APISourceCode"/>
      </w:pPr>
      <w:r>
        <w:t xml:space="preserve">  "</w:t>
      </w:r>
      <w:proofErr w:type="spellStart"/>
      <w:r>
        <w:t>asi</w:t>
      </w:r>
      <w:proofErr w:type="spellEnd"/>
      <w:r>
        <w:t>": 0,</w:t>
      </w:r>
    </w:p>
    <w:p w14:paraId="5BDA80CA" w14:textId="77777777" w:rsidR="00325F7E" w:rsidRDefault="00325F7E" w:rsidP="00325F7E">
      <w:pPr>
        <w:pStyle w:val="APISourceCode"/>
      </w:pPr>
      <w:r>
        <w:t xml:space="preserve">  "</w:t>
      </w:r>
      <w:proofErr w:type="spellStart"/>
      <w:r>
        <w:t>contactlessCvmLimit</w:t>
      </w:r>
      <w:proofErr w:type="spellEnd"/>
      <w:r>
        <w:t>": 10000,</w:t>
      </w:r>
    </w:p>
    <w:p w14:paraId="688BA4FD" w14:textId="77777777" w:rsidR="00325F7E" w:rsidRDefault="00325F7E" w:rsidP="00325F7E">
      <w:pPr>
        <w:pStyle w:val="APISourceCode"/>
      </w:pPr>
      <w:r>
        <w:t xml:space="preserve">  "</w:t>
      </w:r>
      <w:proofErr w:type="spellStart"/>
      <w:r>
        <w:t>contactlessFloorLimit</w:t>
      </w:r>
      <w:proofErr w:type="spellEnd"/>
      <w:r>
        <w:t>": 20000,</w:t>
      </w:r>
    </w:p>
    <w:p w14:paraId="5045756C" w14:textId="77777777" w:rsidR="00325F7E" w:rsidRDefault="00325F7E" w:rsidP="00325F7E">
      <w:pPr>
        <w:pStyle w:val="APISourceCode"/>
      </w:pPr>
      <w:r>
        <w:t xml:space="preserve">  "</w:t>
      </w:r>
      <w:proofErr w:type="spellStart"/>
      <w:r>
        <w:t>contactlessTransLimit</w:t>
      </w:r>
      <w:proofErr w:type="spellEnd"/>
      <w:r>
        <w:t>": 999999999,</w:t>
      </w:r>
    </w:p>
    <w:p w14:paraId="13B67F36" w14:textId="77777777" w:rsidR="00325F7E" w:rsidRDefault="00325F7E" w:rsidP="00325F7E">
      <w:pPr>
        <w:pStyle w:val="APISourceCode"/>
      </w:pPr>
      <w:r>
        <w:t xml:space="preserve">  "</w:t>
      </w:r>
      <w:proofErr w:type="spellStart"/>
      <w:r>
        <w:t>floorLimit</w:t>
      </w:r>
      <w:proofErr w:type="spellEnd"/>
      <w:r>
        <w:t>": 0,</w:t>
      </w:r>
    </w:p>
    <w:p w14:paraId="5B3AFF53" w14:textId="77777777" w:rsidR="00325F7E" w:rsidRDefault="00325F7E" w:rsidP="00325F7E">
      <w:pPr>
        <w:pStyle w:val="APISourceCode"/>
      </w:pPr>
      <w:r>
        <w:t xml:space="preserve">  "</w:t>
      </w:r>
      <w:proofErr w:type="spellStart"/>
      <w:r>
        <w:t>maxTargetPercent</w:t>
      </w:r>
      <w:proofErr w:type="spellEnd"/>
      <w:r>
        <w:t>": 0,</w:t>
      </w:r>
    </w:p>
    <w:p w14:paraId="016202A6" w14:textId="77777777" w:rsidR="00325F7E" w:rsidRDefault="00325F7E" w:rsidP="00325F7E">
      <w:pPr>
        <w:pStyle w:val="APISourceCode"/>
      </w:pPr>
      <w:r>
        <w:t xml:space="preserve">  "</w:t>
      </w:r>
      <w:proofErr w:type="spellStart"/>
      <w:r>
        <w:t>onlinePinCap</w:t>
      </w:r>
      <w:proofErr w:type="spellEnd"/>
      <w:r>
        <w:t>": 1,</w:t>
      </w:r>
    </w:p>
    <w:p w14:paraId="280C5892" w14:textId="77777777" w:rsidR="00325F7E" w:rsidRDefault="00325F7E" w:rsidP="00325F7E">
      <w:pPr>
        <w:pStyle w:val="APISourceCode"/>
      </w:pPr>
      <w:r>
        <w:t xml:space="preserve">  "</w:t>
      </w:r>
      <w:proofErr w:type="spellStart"/>
      <w:r>
        <w:t>tacDefault</w:t>
      </w:r>
      <w:proofErr w:type="spellEnd"/>
      <w:r>
        <w:t>": "fcf8fcf800",</w:t>
      </w:r>
    </w:p>
    <w:p w14:paraId="7CAEB0B4" w14:textId="77777777" w:rsidR="00325F7E" w:rsidRDefault="00325F7E" w:rsidP="00325F7E">
      <w:pPr>
        <w:pStyle w:val="APISourceCode"/>
      </w:pPr>
      <w:r>
        <w:t xml:space="preserve">  "</w:t>
      </w:r>
      <w:proofErr w:type="spellStart"/>
      <w:r>
        <w:t>tacDenial</w:t>
      </w:r>
      <w:proofErr w:type="spellEnd"/>
      <w:r>
        <w:t>": "0000000000",</w:t>
      </w:r>
    </w:p>
    <w:p w14:paraId="54BDE2A9" w14:textId="77777777" w:rsidR="00325F7E" w:rsidRDefault="00325F7E" w:rsidP="00325F7E">
      <w:pPr>
        <w:pStyle w:val="APISourceCode"/>
      </w:pPr>
      <w:r>
        <w:t xml:space="preserve">  "</w:t>
      </w:r>
      <w:proofErr w:type="spellStart"/>
      <w:r>
        <w:t>tacOnline</w:t>
      </w:r>
      <w:proofErr w:type="spellEnd"/>
      <w:r>
        <w:t>": "fcf8fcf800",</w:t>
      </w:r>
    </w:p>
    <w:p w14:paraId="13AD59F8" w14:textId="77777777" w:rsidR="00325F7E" w:rsidRDefault="00325F7E" w:rsidP="00325F7E">
      <w:pPr>
        <w:pStyle w:val="APISourceCode"/>
      </w:pPr>
      <w:r>
        <w:t xml:space="preserve">  "</w:t>
      </w:r>
      <w:proofErr w:type="spellStart"/>
      <w:r>
        <w:t>targetPercent</w:t>
      </w:r>
      <w:proofErr w:type="spellEnd"/>
      <w:r>
        <w:t>": 0,</w:t>
      </w:r>
    </w:p>
    <w:p w14:paraId="7C613A22" w14:textId="77777777" w:rsidR="00325F7E" w:rsidRDefault="00325F7E" w:rsidP="00325F7E">
      <w:pPr>
        <w:pStyle w:val="APISourceCode"/>
      </w:pPr>
      <w:r>
        <w:t xml:space="preserve">  "threshold": 0,</w:t>
      </w:r>
    </w:p>
    <w:p w14:paraId="39002FA6" w14:textId="77777777" w:rsidR="00325F7E" w:rsidRDefault="00325F7E" w:rsidP="00325F7E">
      <w:pPr>
        <w:pStyle w:val="APISourceCode"/>
      </w:pPr>
      <w:r>
        <w:t xml:space="preserve">  "</w:t>
      </w:r>
      <w:proofErr w:type="spellStart"/>
      <w:r>
        <w:t>transLimit</w:t>
      </w:r>
      <w:proofErr w:type="spellEnd"/>
      <w:r>
        <w:t>": 10000</w:t>
      </w:r>
    </w:p>
    <w:p w14:paraId="5730D28A" w14:textId="77777777" w:rsidR="00325F7E" w:rsidRPr="00557765" w:rsidRDefault="00325F7E" w:rsidP="00325F7E">
      <w:pPr>
        <w:pStyle w:val="APISourceCode"/>
        <w:rPr>
          <w:rFonts w:eastAsiaTheme="minorEastAsia" w:cs="Arial"/>
          <w:b/>
          <w:color w:val="auto"/>
          <w:kern w:val="0"/>
          <w:sz w:val="28"/>
          <w:szCs w:val="28"/>
        </w:rPr>
      </w:pPr>
      <w:r>
        <w:t>}</w:t>
      </w:r>
    </w:p>
    <w:p w14:paraId="626703B4" w14:textId="77777777" w:rsidR="004B27BF" w:rsidRDefault="004B27BF" w:rsidP="004B27BF"/>
    <w:p w14:paraId="7DA6B940" w14:textId="77777777" w:rsidR="00325F7E" w:rsidRPr="00586A2B" w:rsidRDefault="00325F7E" w:rsidP="004B27BF"/>
    <w:p w14:paraId="593B379F" w14:textId="77777777" w:rsidR="00325F7E" w:rsidRDefault="00325F7E">
      <w:pPr>
        <w:widowControl/>
        <w:spacing w:before="0" w:beforeAutospacing="0" w:after="200" w:afterAutospacing="0" w:line="276" w:lineRule="auto"/>
        <w:jc w:val="left"/>
        <w:rPr>
          <w:rFonts w:eastAsia="Arial Unicode MS" w:cs="Arial"/>
          <w:b/>
          <w:color w:val="auto"/>
          <w:kern w:val="0"/>
          <w:sz w:val="24"/>
          <w:szCs w:val="24"/>
        </w:rPr>
      </w:pPr>
      <w:r>
        <w:br w:type="page"/>
      </w:r>
    </w:p>
    <w:p w14:paraId="2506061B" w14:textId="2ED5C033" w:rsidR="004B27BF" w:rsidRPr="003941C2" w:rsidRDefault="004B27BF" w:rsidP="004B27BF">
      <w:pPr>
        <w:pStyle w:val="NEXGOHEAD3"/>
        <w:ind w:left="537" w:hanging="537"/>
      </w:pPr>
      <w:bookmarkStart w:id="104" w:name="_Toc219291354"/>
      <w:r w:rsidRPr="003941C2">
        <w:lastRenderedPageBreak/>
        <w:t>CAPK</w:t>
      </w:r>
      <w:bookmarkEnd w:id="104"/>
    </w:p>
    <w:p w14:paraId="47C86B37" w14:textId="77777777" w:rsidR="00325F7E" w:rsidRPr="009E7230" w:rsidRDefault="00325F7E" w:rsidP="00325F7E">
      <w:pPr>
        <w:pStyle w:val="APISourceCode"/>
      </w:pPr>
      <w:r w:rsidRPr="009E7230">
        <w:t>{</w:t>
      </w:r>
    </w:p>
    <w:p w14:paraId="6EC5F757" w14:textId="77777777" w:rsidR="00325F7E" w:rsidRPr="009E7230" w:rsidRDefault="00325F7E" w:rsidP="00325F7E">
      <w:pPr>
        <w:pStyle w:val="APISourceCode"/>
      </w:pPr>
      <w:r w:rsidRPr="009E7230">
        <w:t xml:space="preserve">  "</w:t>
      </w:r>
      <w:proofErr w:type="spellStart"/>
      <w:r w:rsidRPr="009E7230">
        <w:t>arithInd</w:t>
      </w:r>
      <w:proofErr w:type="spellEnd"/>
      <w:r w:rsidRPr="009E7230">
        <w:t>": 1,</w:t>
      </w:r>
    </w:p>
    <w:p w14:paraId="3BAEC70E" w14:textId="77777777" w:rsidR="00325F7E" w:rsidRPr="009E7230" w:rsidRDefault="00325F7E" w:rsidP="00325F7E">
      <w:pPr>
        <w:pStyle w:val="APISourceCode"/>
      </w:pPr>
      <w:r w:rsidRPr="009E7230">
        <w:t xml:space="preserve">  "</w:t>
      </w:r>
      <w:proofErr w:type="spellStart"/>
      <w:r w:rsidRPr="009E7230">
        <w:t>capkIdx</w:t>
      </w:r>
      <w:proofErr w:type="spellEnd"/>
      <w:r w:rsidRPr="009E7230">
        <w:t>": 9,</w:t>
      </w:r>
    </w:p>
    <w:p w14:paraId="3B174711" w14:textId="77777777" w:rsidR="00325F7E" w:rsidRPr="009E7230" w:rsidRDefault="00325F7E" w:rsidP="00325F7E">
      <w:pPr>
        <w:pStyle w:val="APISourceCode"/>
      </w:pPr>
      <w:r w:rsidRPr="009E7230">
        <w:t xml:space="preserve">  "</w:t>
      </w:r>
      <w:proofErr w:type="spellStart"/>
      <w:r w:rsidRPr="009E7230">
        <w:t>checkSum</w:t>
      </w:r>
      <w:proofErr w:type="spellEnd"/>
      <w:r w:rsidRPr="009E7230">
        <w:t>": "4410c6d51c2f83adfd92528fa6e38a32df048d0a",</w:t>
      </w:r>
    </w:p>
    <w:p w14:paraId="070E2EFF" w14:textId="77777777" w:rsidR="00325F7E" w:rsidRPr="009E7230" w:rsidRDefault="00325F7E" w:rsidP="00325F7E">
      <w:pPr>
        <w:pStyle w:val="APISourceCode"/>
      </w:pPr>
      <w:r w:rsidRPr="009E7230">
        <w:t xml:space="preserve">  "</w:t>
      </w:r>
      <w:proofErr w:type="spellStart"/>
      <w:r w:rsidRPr="009E7230">
        <w:t>expireDate</w:t>
      </w:r>
      <w:proofErr w:type="spellEnd"/>
      <w:r w:rsidRPr="009E7230">
        <w:t>": "20201231",</w:t>
      </w:r>
    </w:p>
    <w:p w14:paraId="462D9B9E" w14:textId="77777777" w:rsidR="00325F7E" w:rsidRPr="009E7230" w:rsidRDefault="00325F7E" w:rsidP="00325F7E">
      <w:pPr>
        <w:pStyle w:val="APISourceCode"/>
      </w:pPr>
      <w:r w:rsidRPr="009E7230">
        <w:t xml:space="preserve">  "exponent": "03",</w:t>
      </w:r>
    </w:p>
    <w:p w14:paraId="5EB7D1F7" w14:textId="77777777" w:rsidR="00325F7E" w:rsidRPr="009E7230" w:rsidRDefault="00325F7E" w:rsidP="00325F7E">
      <w:pPr>
        <w:pStyle w:val="APISourceCode"/>
      </w:pPr>
      <w:r w:rsidRPr="009E7230">
        <w:t xml:space="preserve">  "</w:t>
      </w:r>
      <w:proofErr w:type="spellStart"/>
      <w:r w:rsidRPr="009E7230">
        <w:t>hashInd</w:t>
      </w:r>
      <w:proofErr w:type="spellEnd"/>
      <w:r w:rsidRPr="009E7230">
        <w:t>": 1,</w:t>
      </w:r>
    </w:p>
    <w:p w14:paraId="4CFEDB34" w14:textId="77777777" w:rsidR="00325F7E" w:rsidRPr="009E7230" w:rsidRDefault="00325F7E" w:rsidP="00325F7E">
      <w:pPr>
        <w:pStyle w:val="APISourceCode"/>
      </w:pPr>
      <w:r w:rsidRPr="009E7230">
        <w:t xml:space="preserve">  "modulus": "b72a8fef5b27f2b550398fdcc256f714bad497ff56094b7408328cb626aa6f0e6a9df8388eb9887bc930170bcc1213e90fc070d52c8dcd0ff9e10fad36801fe93fc998a721705091f18bc7c98241cadc15a2b9da7fb963142c0ab640d5d0135e77ebae95af1b4fefadcf9c012366bdda0455c1564a68810d7127676d493890bd",</w:t>
      </w:r>
    </w:p>
    <w:p w14:paraId="682C3800" w14:textId="77777777" w:rsidR="00325F7E" w:rsidRPr="009E7230" w:rsidRDefault="00325F7E" w:rsidP="00325F7E">
      <w:pPr>
        <w:pStyle w:val="APISourceCode"/>
      </w:pPr>
      <w:r w:rsidRPr="009E7230">
        <w:t xml:space="preserve">  "rid": "a000000065"</w:t>
      </w:r>
    </w:p>
    <w:p w14:paraId="036D373D" w14:textId="77777777" w:rsidR="00325F7E" w:rsidRPr="009E7230" w:rsidRDefault="00325F7E" w:rsidP="00325F7E">
      <w:pPr>
        <w:pStyle w:val="APISourceCode"/>
      </w:pPr>
      <w:r w:rsidRPr="009E7230">
        <w:t>}, {</w:t>
      </w:r>
    </w:p>
    <w:p w14:paraId="0FECCD78" w14:textId="77777777" w:rsidR="00325F7E" w:rsidRPr="009E7230" w:rsidRDefault="00325F7E" w:rsidP="00325F7E">
      <w:pPr>
        <w:pStyle w:val="APISourceCode"/>
      </w:pPr>
      <w:r w:rsidRPr="009E7230">
        <w:t xml:space="preserve">  "</w:t>
      </w:r>
      <w:proofErr w:type="spellStart"/>
      <w:r w:rsidRPr="009E7230">
        <w:t>arithInd</w:t>
      </w:r>
      <w:proofErr w:type="spellEnd"/>
      <w:r w:rsidRPr="009E7230">
        <w:t>": 1,</w:t>
      </w:r>
    </w:p>
    <w:p w14:paraId="0A9331D0" w14:textId="77777777" w:rsidR="00325F7E" w:rsidRPr="009E7230" w:rsidRDefault="00325F7E" w:rsidP="00325F7E">
      <w:pPr>
        <w:pStyle w:val="APISourceCode"/>
      </w:pPr>
      <w:r w:rsidRPr="009E7230">
        <w:t xml:space="preserve">  "</w:t>
      </w:r>
      <w:proofErr w:type="spellStart"/>
      <w:r w:rsidRPr="009E7230">
        <w:t>capkIdx</w:t>
      </w:r>
      <w:proofErr w:type="spellEnd"/>
      <w:r w:rsidRPr="009E7230">
        <w:t>": 16,</w:t>
      </w:r>
    </w:p>
    <w:p w14:paraId="4BEABB66" w14:textId="77777777" w:rsidR="00325F7E" w:rsidRPr="009E7230" w:rsidRDefault="00325F7E" w:rsidP="00325F7E">
      <w:pPr>
        <w:pStyle w:val="APISourceCode"/>
      </w:pPr>
      <w:r w:rsidRPr="009E7230">
        <w:t xml:space="preserve">  "</w:t>
      </w:r>
      <w:proofErr w:type="spellStart"/>
      <w:r w:rsidRPr="009E7230">
        <w:t>checkSum</w:t>
      </w:r>
      <w:proofErr w:type="spellEnd"/>
      <w:r w:rsidRPr="009E7230">
        <w:t>": "c75e5210cbe6e8f0594a0f1911b07418cadb5bab",</w:t>
      </w:r>
    </w:p>
    <w:p w14:paraId="072412CC" w14:textId="77777777" w:rsidR="00325F7E" w:rsidRPr="009E7230" w:rsidRDefault="00325F7E" w:rsidP="00325F7E">
      <w:pPr>
        <w:pStyle w:val="APISourceCode"/>
      </w:pPr>
      <w:r w:rsidRPr="009E7230">
        <w:t xml:space="preserve">  "</w:t>
      </w:r>
      <w:proofErr w:type="spellStart"/>
      <w:r w:rsidRPr="009E7230">
        <w:t>expireDate</w:t>
      </w:r>
      <w:proofErr w:type="spellEnd"/>
      <w:r w:rsidRPr="009E7230">
        <w:t>": "20201231",</w:t>
      </w:r>
    </w:p>
    <w:p w14:paraId="0DF1CE51" w14:textId="77777777" w:rsidR="00325F7E" w:rsidRPr="009E7230" w:rsidRDefault="00325F7E" w:rsidP="00325F7E">
      <w:pPr>
        <w:pStyle w:val="APISourceCode"/>
      </w:pPr>
      <w:r w:rsidRPr="009E7230">
        <w:t xml:space="preserve">  "exponent": "03",</w:t>
      </w:r>
    </w:p>
    <w:p w14:paraId="1084A15E" w14:textId="77777777" w:rsidR="00325F7E" w:rsidRPr="009E7230" w:rsidRDefault="00325F7E" w:rsidP="00325F7E">
      <w:pPr>
        <w:pStyle w:val="APISourceCode"/>
      </w:pPr>
      <w:r w:rsidRPr="009E7230">
        <w:t xml:space="preserve">  "</w:t>
      </w:r>
      <w:proofErr w:type="spellStart"/>
      <w:r w:rsidRPr="009E7230">
        <w:t>hashInd</w:t>
      </w:r>
      <w:proofErr w:type="spellEnd"/>
      <w:r w:rsidRPr="009E7230">
        <w:t>": 1,</w:t>
      </w:r>
    </w:p>
    <w:p w14:paraId="4B2F3F81" w14:textId="77777777" w:rsidR="00325F7E" w:rsidRPr="009E7230" w:rsidRDefault="00325F7E" w:rsidP="00325F7E">
      <w:pPr>
        <w:pStyle w:val="APISourceCode"/>
      </w:pPr>
      <w:r w:rsidRPr="009E7230">
        <w:t xml:space="preserve">  "modulus": "99b63464ee0b4957e4fd23bf923d12b61469b8fff8814346b2ed6a780f8988ea9cf0433bc1e655f05efa66d0c98098f25b659d7a25b8478a36e489760d071f54cdf7416948ed733d816349da2aadda227ee45936203cbf628cd033aaba5e5a6e4ae37fbacb4611b4113ed427529c636f6c3304f8abdd6d9ad660516ae87f7f2ddf1d2fa44c164727e56bbc9ba23c0285",</w:t>
      </w:r>
    </w:p>
    <w:p w14:paraId="6EA42615" w14:textId="77777777" w:rsidR="00325F7E" w:rsidRPr="009E7230" w:rsidRDefault="00325F7E" w:rsidP="00325F7E">
      <w:pPr>
        <w:pStyle w:val="APISourceCode"/>
      </w:pPr>
      <w:r w:rsidRPr="009E7230">
        <w:t xml:space="preserve">  "rid": "a000000065"</w:t>
      </w:r>
    </w:p>
    <w:p w14:paraId="2A55D4E3" w14:textId="77777777" w:rsidR="00325F7E" w:rsidRPr="009E7230" w:rsidRDefault="00325F7E" w:rsidP="00325F7E">
      <w:pPr>
        <w:pStyle w:val="APISourceCode"/>
      </w:pPr>
      <w:r w:rsidRPr="009E7230">
        <w:t>}, {</w:t>
      </w:r>
    </w:p>
    <w:p w14:paraId="39D4D99D" w14:textId="77777777" w:rsidR="00325F7E" w:rsidRPr="009E7230" w:rsidRDefault="00325F7E" w:rsidP="00325F7E">
      <w:pPr>
        <w:pStyle w:val="APISourceCode"/>
      </w:pPr>
      <w:r w:rsidRPr="009E7230">
        <w:t xml:space="preserve">  "</w:t>
      </w:r>
      <w:proofErr w:type="spellStart"/>
      <w:r w:rsidRPr="009E7230">
        <w:t>arithInd</w:t>
      </w:r>
      <w:proofErr w:type="spellEnd"/>
      <w:r w:rsidRPr="009E7230">
        <w:t>": 1,</w:t>
      </w:r>
    </w:p>
    <w:p w14:paraId="35AD2B03" w14:textId="77777777" w:rsidR="00325F7E" w:rsidRPr="009E7230" w:rsidRDefault="00325F7E" w:rsidP="00325F7E">
      <w:pPr>
        <w:pStyle w:val="APISourceCode"/>
      </w:pPr>
      <w:r w:rsidRPr="009E7230">
        <w:t xml:space="preserve">  "</w:t>
      </w:r>
      <w:proofErr w:type="spellStart"/>
      <w:r w:rsidRPr="009E7230">
        <w:t>capkIdx</w:t>
      </w:r>
      <w:proofErr w:type="spellEnd"/>
      <w:r w:rsidRPr="009E7230">
        <w:t>": 18,</w:t>
      </w:r>
    </w:p>
    <w:p w14:paraId="4F57D6CC" w14:textId="77777777" w:rsidR="00325F7E" w:rsidRPr="009E7230" w:rsidRDefault="00325F7E" w:rsidP="00325F7E">
      <w:pPr>
        <w:pStyle w:val="APISourceCode"/>
      </w:pPr>
      <w:r w:rsidRPr="009E7230">
        <w:t xml:space="preserve">  "</w:t>
      </w:r>
      <w:proofErr w:type="spellStart"/>
      <w:r w:rsidRPr="009E7230">
        <w:t>checkSum</w:t>
      </w:r>
      <w:proofErr w:type="spellEnd"/>
      <w:r w:rsidRPr="009E7230">
        <w:t>": "874b379b7f607dc1caf87a19e400b6a9e25163e8",</w:t>
      </w:r>
    </w:p>
    <w:p w14:paraId="77D83F99" w14:textId="77777777" w:rsidR="00325F7E" w:rsidRPr="009E7230" w:rsidRDefault="00325F7E" w:rsidP="00325F7E">
      <w:pPr>
        <w:pStyle w:val="APISourceCode"/>
      </w:pPr>
      <w:r w:rsidRPr="009E7230">
        <w:t xml:space="preserve">  "</w:t>
      </w:r>
      <w:proofErr w:type="spellStart"/>
      <w:r w:rsidRPr="009E7230">
        <w:t>expireDate</w:t>
      </w:r>
      <w:proofErr w:type="spellEnd"/>
      <w:r w:rsidRPr="009E7230">
        <w:t>": "20201231",</w:t>
      </w:r>
    </w:p>
    <w:p w14:paraId="3E0CDB93" w14:textId="77777777" w:rsidR="00325F7E" w:rsidRPr="009E7230" w:rsidRDefault="00325F7E" w:rsidP="00325F7E">
      <w:pPr>
        <w:pStyle w:val="APISourceCode"/>
      </w:pPr>
      <w:r w:rsidRPr="009E7230">
        <w:t xml:space="preserve">  "exponent": "03",</w:t>
      </w:r>
    </w:p>
    <w:p w14:paraId="0E506E26" w14:textId="77777777" w:rsidR="00325F7E" w:rsidRPr="009E7230" w:rsidRDefault="00325F7E" w:rsidP="00325F7E">
      <w:pPr>
        <w:pStyle w:val="APISourceCode"/>
      </w:pPr>
      <w:r w:rsidRPr="009E7230">
        <w:t xml:space="preserve">  "</w:t>
      </w:r>
      <w:proofErr w:type="spellStart"/>
      <w:r w:rsidRPr="009E7230">
        <w:t>hashInd</w:t>
      </w:r>
      <w:proofErr w:type="spellEnd"/>
      <w:r w:rsidRPr="009E7230">
        <w:t>": 1,</w:t>
      </w:r>
    </w:p>
    <w:p w14:paraId="3E9E4FD1" w14:textId="77777777" w:rsidR="00325F7E" w:rsidRPr="009E7230" w:rsidRDefault="00325F7E" w:rsidP="00325F7E">
      <w:pPr>
        <w:pStyle w:val="APISourceCode"/>
      </w:pPr>
      <w:r w:rsidRPr="009E7230">
        <w:t xml:space="preserve">  "modulus": "adf05cd4c5b490b087c3467b0f3043750438848461288bfefd6198dd576dc3ad7a7cfa07dba128c247a8eab30dc3a30b02fcd7f1c8167965463626feff8ab1aa61a4b9aef09ee12b009842a1aba01adb4a2b170668781ec92b60f605fd12b2b2a6f1fe734be510f60dc5d189e401451b62b4e06851ec20ebff4522aacc2e9cdc89bc5d8cde5d633cfd77220ff6bbd4a9b441473cc3c6fefc8d13e57c3de97e1269fa19f655215b23563ed1d1860d8681",</w:t>
      </w:r>
    </w:p>
    <w:p w14:paraId="5A68DE9D" w14:textId="77777777" w:rsidR="00325F7E" w:rsidRPr="009E7230" w:rsidRDefault="00325F7E" w:rsidP="00325F7E">
      <w:pPr>
        <w:pStyle w:val="APISourceCode"/>
      </w:pPr>
      <w:r w:rsidRPr="009E7230">
        <w:t xml:space="preserve">  "rid": "a000000065"</w:t>
      </w:r>
    </w:p>
    <w:p w14:paraId="04311723" w14:textId="77777777" w:rsidR="00325F7E" w:rsidRPr="009E7230" w:rsidRDefault="00325F7E" w:rsidP="00325F7E">
      <w:pPr>
        <w:pStyle w:val="APISourceCode"/>
      </w:pPr>
      <w:r w:rsidRPr="009E7230">
        <w:t>}, {</w:t>
      </w:r>
    </w:p>
    <w:p w14:paraId="6A5154FB" w14:textId="77777777" w:rsidR="00325F7E" w:rsidRPr="009E7230" w:rsidRDefault="00325F7E" w:rsidP="00325F7E">
      <w:pPr>
        <w:pStyle w:val="APISourceCode"/>
      </w:pPr>
      <w:r w:rsidRPr="009E7230">
        <w:t xml:space="preserve">  "</w:t>
      </w:r>
      <w:proofErr w:type="spellStart"/>
      <w:r w:rsidRPr="009E7230">
        <w:t>arithInd</w:t>
      </w:r>
      <w:proofErr w:type="spellEnd"/>
      <w:r w:rsidRPr="009E7230">
        <w:t>": 1,</w:t>
      </w:r>
    </w:p>
    <w:p w14:paraId="4D361506" w14:textId="77777777" w:rsidR="00325F7E" w:rsidRPr="009E7230" w:rsidRDefault="00325F7E" w:rsidP="00325F7E">
      <w:pPr>
        <w:pStyle w:val="APISourceCode"/>
      </w:pPr>
      <w:r w:rsidRPr="009E7230">
        <w:lastRenderedPageBreak/>
        <w:t xml:space="preserve">  "</w:t>
      </w:r>
      <w:proofErr w:type="spellStart"/>
      <w:r w:rsidRPr="009E7230">
        <w:t>capkIdx</w:t>
      </w:r>
      <w:proofErr w:type="spellEnd"/>
      <w:r w:rsidRPr="009E7230">
        <w:t>": 20,</w:t>
      </w:r>
    </w:p>
    <w:p w14:paraId="2ED159FA" w14:textId="77777777" w:rsidR="00325F7E" w:rsidRPr="009E7230" w:rsidRDefault="00325F7E" w:rsidP="00325F7E">
      <w:pPr>
        <w:pStyle w:val="APISourceCode"/>
      </w:pPr>
      <w:r w:rsidRPr="009E7230">
        <w:t xml:space="preserve">  "</w:t>
      </w:r>
      <w:proofErr w:type="spellStart"/>
      <w:r w:rsidRPr="009E7230">
        <w:t>checkSum</w:t>
      </w:r>
      <w:proofErr w:type="spellEnd"/>
      <w:r w:rsidRPr="009E7230">
        <w:t>": "c0d15f6cd957e491db56dcdd1ca87a03ebe06b7b",</w:t>
      </w:r>
    </w:p>
    <w:p w14:paraId="30759AA5" w14:textId="77777777" w:rsidR="00325F7E" w:rsidRPr="009E7230" w:rsidRDefault="00325F7E" w:rsidP="00325F7E">
      <w:pPr>
        <w:pStyle w:val="APISourceCode"/>
      </w:pPr>
      <w:r w:rsidRPr="009E7230">
        <w:t xml:space="preserve">  "</w:t>
      </w:r>
      <w:proofErr w:type="spellStart"/>
      <w:r w:rsidRPr="009E7230">
        <w:t>expireDate</w:t>
      </w:r>
      <w:proofErr w:type="spellEnd"/>
      <w:r w:rsidRPr="009E7230">
        <w:t>": "20201231",</w:t>
      </w:r>
    </w:p>
    <w:p w14:paraId="2ABA8914" w14:textId="77777777" w:rsidR="00325F7E" w:rsidRPr="009E7230" w:rsidRDefault="00325F7E" w:rsidP="00325F7E">
      <w:pPr>
        <w:pStyle w:val="APISourceCode"/>
      </w:pPr>
      <w:r w:rsidRPr="009E7230">
        <w:t xml:space="preserve">  "exponent": "03",</w:t>
      </w:r>
    </w:p>
    <w:p w14:paraId="512995A3" w14:textId="77777777" w:rsidR="00325F7E" w:rsidRPr="009E7230" w:rsidRDefault="00325F7E" w:rsidP="00325F7E">
      <w:pPr>
        <w:pStyle w:val="APISourceCode"/>
      </w:pPr>
      <w:r w:rsidRPr="009E7230">
        <w:t xml:space="preserve">  "</w:t>
      </w:r>
      <w:proofErr w:type="spellStart"/>
      <w:r w:rsidRPr="009E7230">
        <w:t>hashInd</w:t>
      </w:r>
      <w:proofErr w:type="spellEnd"/>
      <w:r w:rsidRPr="009E7230">
        <w:t>": 1,</w:t>
      </w:r>
    </w:p>
    <w:p w14:paraId="435E7218" w14:textId="77777777" w:rsidR="00325F7E" w:rsidRPr="009E7230" w:rsidRDefault="00325F7E" w:rsidP="00325F7E">
      <w:pPr>
        <w:pStyle w:val="APISourceCode"/>
      </w:pPr>
      <w:r w:rsidRPr="009E7230">
        <w:t xml:space="preserve">  "modulus": "aeed55b9ee00e1eceb045f61d2da9a66ab637b43fb5cdbdb22a2fbb25be061e937e38244ee5132f530144a3f268907d8fd648863f5a96fed7e42089e93457adc0e1bc89c58a0db72675fbc47fee9ff33c16ade6d341936b06b6a6f5ef6f66a4edd981df75da8399c3053f430eca342437c23af423a211ac9f58eaf09b0f837de9d86c7109db1646561aa5af0289af5514ac64bc2d9d36a179bb8a7971e2bfa03a9e4b847fd3d63524d43a0e8003547b94a8a75e519df3177d0a60bc0b4bab1ea59a2cbb4d2d62354e926e9c7d3be4181e81ba60f8285a896d17da8c3242481b6c405769a39d547c74ed9ff95a70a796046b5eff36682dc29",</w:t>
      </w:r>
    </w:p>
    <w:p w14:paraId="194BE16E" w14:textId="77777777" w:rsidR="00325F7E" w:rsidRPr="009E7230" w:rsidRDefault="00325F7E" w:rsidP="00325F7E">
      <w:pPr>
        <w:pStyle w:val="APISourceCode"/>
      </w:pPr>
      <w:r w:rsidRPr="009E7230">
        <w:t xml:space="preserve">  "rid": "a000000065"</w:t>
      </w:r>
    </w:p>
    <w:p w14:paraId="0F140338" w14:textId="77777777" w:rsidR="00325F7E" w:rsidRPr="009E7230" w:rsidRDefault="00325F7E" w:rsidP="00325F7E">
      <w:pPr>
        <w:pStyle w:val="APISourceCode"/>
      </w:pPr>
      <w:r w:rsidRPr="009E7230">
        <w:t>}, {</w:t>
      </w:r>
    </w:p>
    <w:p w14:paraId="0DCC2F0C" w14:textId="77777777" w:rsidR="00325F7E" w:rsidRPr="009E7230" w:rsidRDefault="00325F7E" w:rsidP="00325F7E">
      <w:pPr>
        <w:pStyle w:val="APISourceCode"/>
      </w:pPr>
      <w:r w:rsidRPr="009E7230">
        <w:t xml:space="preserve">  "</w:t>
      </w:r>
      <w:proofErr w:type="spellStart"/>
      <w:r w:rsidRPr="009E7230">
        <w:t>arithInd</w:t>
      </w:r>
      <w:proofErr w:type="spellEnd"/>
      <w:r w:rsidRPr="009E7230">
        <w:t>": 1,</w:t>
      </w:r>
    </w:p>
    <w:p w14:paraId="6D359F92" w14:textId="77777777" w:rsidR="00325F7E" w:rsidRPr="009E7230" w:rsidRDefault="00325F7E" w:rsidP="00325F7E">
      <w:pPr>
        <w:pStyle w:val="APISourceCode"/>
      </w:pPr>
      <w:r w:rsidRPr="009E7230">
        <w:t xml:space="preserve">  "</w:t>
      </w:r>
      <w:proofErr w:type="spellStart"/>
      <w:r w:rsidRPr="009E7230">
        <w:t>capkIdx</w:t>
      </w:r>
      <w:proofErr w:type="spellEnd"/>
      <w:r w:rsidRPr="009E7230">
        <w:t>": 8,</w:t>
      </w:r>
    </w:p>
    <w:p w14:paraId="3D37976E" w14:textId="77777777" w:rsidR="00325F7E" w:rsidRPr="009E7230" w:rsidRDefault="00325F7E" w:rsidP="00325F7E">
      <w:pPr>
        <w:pStyle w:val="APISourceCode"/>
      </w:pPr>
      <w:r w:rsidRPr="009E7230">
        <w:t xml:space="preserve">  "</w:t>
      </w:r>
      <w:proofErr w:type="spellStart"/>
      <w:r w:rsidRPr="009E7230">
        <w:t>checkSum</w:t>
      </w:r>
      <w:proofErr w:type="spellEnd"/>
      <w:r w:rsidRPr="009E7230">
        <w:t>": "dd36d5896228c8c4900742f107e2f91fe50bc7ee",</w:t>
      </w:r>
    </w:p>
    <w:p w14:paraId="18B92650" w14:textId="77777777" w:rsidR="00325F7E" w:rsidRPr="009E7230" w:rsidRDefault="00325F7E" w:rsidP="00325F7E">
      <w:pPr>
        <w:pStyle w:val="APISourceCode"/>
      </w:pPr>
      <w:r w:rsidRPr="009E7230">
        <w:t xml:space="preserve">  "</w:t>
      </w:r>
      <w:proofErr w:type="spellStart"/>
      <w:r w:rsidRPr="009E7230">
        <w:t>expireDate</w:t>
      </w:r>
      <w:proofErr w:type="spellEnd"/>
      <w:r w:rsidRPr="009E7230">
        <w:t>": "20201231",</w:t>
      </w:r>
    </w:p>
    <w:p w14:paraId="11FF8C41" w14:textId="77777777" w:rsidR="00325F7E" w:rsidRPr="009E7230" w:rsidRDefault="00325F7E" w:rsidP="00325F7E">
      <w:pPr>
        <w:pStyle w:val="APISourceCode"/>
      </w:pPr>
      <w:r w:rsidRPr="009E7230">
        <w:t xml:space="preserve">  "exponent": "03",</w:t>
      </w:r>
    </w:p>
    <w:p w14:paraId="13B44E24" w14:textId="77777777" w:rsidR="00325F7E" w:rsidRPr="009E7230" w:rsidRDefault="00325F7E" w:rsidP="00325F7E">
      <w:pPr>
        <w:pStyle w:val="APISourceCode"/>
      </w:pPr>
      <w:r w:rsidRPr="009E7230">
        <w:t xml:space="preserve">  "</w:t>
      </w:r>
      <w:proofErr w:type="spellStart"/>
      <w:r w:rsidRPr="009E7230">
        <w:t>hashInd</w:t>
      </w:r>
      <w:proofErr w:type="spellEnd"/>
      <w:r w:rsidRPr="009E7230">
        <w:t>": 1,</w:t>
      </w:r>
    </w:p>
    <w:p w14:paraId="07267B38" w14:textId="77777777" w:rsidR="00325F7E" w:rsidRPr="009E7230" w:rsidRDefault="00325F7E" w:rsidP="00325F7E">
      <w:pPr>
        <w:pStyle w:val="APISourceCode"/>
      </w:pPr>
      <w:r w:rsidRPr="009E7230">
        <w:t xml:space="preserve">  "modulus": "b74670dad1dc8983652000e5a7f2f8b35dfd083ee593e5ba895c95729f2bade9c8abf3dd9ce240c451c6ceffc768d83cbac76abb8fea58f013c647007cff7617bac2ae3981816f25cc7e5238ef34c4f02d0b01c24f80c2c65e7e7743a4fa8e23206a23ece290c26ea56db085c5c5eae26292451fc8292f9957be8ff20fad53e5",</w:t>
      </w:r>
    </w:p>
    <w:p w14:paraId="6A51D966" w14:textId="77777777" w:rsidR="00325F7E" w:rsidRPr="009E7230" w:rsidRDefault="00325F7E" w:rsidP="00325F7E">
      <w:pPr>
        <w:pStyle w:val="APISourceCode"/>
      </w:pPr>
      <w:r w:rsidRPr="009E7230">
        <w:t xml:space="preserve">  "rid": "a000000065"</w:t>
      </w:r>
    </w:p>
    <w:p w14:paraId="610E17E3" w14:textId="77777777" w:rsidR="00325F7E" w:rsidRPr="009E7230" w:rsidRDefault="00325F7E" w:rsidP="00325F7E">
      <w:pPr>
        <w:pStyle w:val="APISourceCode"/>
      </w:pPr>
      <w:r w:rsidRPr="009E7230">
        <w:t>}, {</w:t>
      </w:r>
    </w:p>
    <w:p w14:paraId="74B746A3" w14:textId="77777777" w:rsidR="00325F7E" w:rsidRPr="009E7230" w:rsidRDefault="00325F7E" w:rsidP="00325F7E">
      <w:pPr>
        <w:pStyle w:val="APISourceCode"/>
      </w:pPr>
      <w:r w:rsidRPr="009E7230">
        <w:t xml:space="preserve">  "</w:t>
      </w:r>
      <w:proofErr w:type="spellStart"/>
      <w:r w:rsidRPr="009E7230">
        <w:t>arithInd</w:t>
      </w:r>
      <w:proofErr w:type="spellEnd"/>
      <w:r w:rsidRPr="009E7230">
        <w:t>": 1,</w:t>
      </w:r>
    </w:p>
    <w:p w14:paraId="361DDFFD" w14:textId="77777777" w:rsidR="00325F7E" w:rsidRPr="009E7230" w:rsidRDefault="00325F7E" w:rsidP="00325F7E">
      <w:pPr>
        <w:pStyle w:val="APISourceCode"/>
      </w:pPr>
      <w:r w:rsidRPr="009E7230">
        <w:t xml:space="preserve">  "</w:t>
      </w:r>
      <w:proofErr w:type="spellStart"/>
      <w:r w:rsidRPr="009E7230">
        <w:t>capkIdx</w:t>
      </w:r>
      <w:proofErr w:type="spellEnd"/>
      <w:r w:rsidRPr="009E7230">
        <w:t>": 15,</w:t>
      </w:r>
    </w:p>
    <w:p w14:paraId="3326C1A8" w14:textId="77777777" w:rsidR="00325F7E" w:rsidRPr="009E7230" w:rsidRDefault="00325F7E" w:rsidP="00325F7E">
      <w:pPr>
        <w:pStyle w:val="APISourceCode"/>
      </w:pPr>
      <w:r w:rsidRPr="009E7230">
        <w:t xml:space="preserve">  "</w:t>
      </w:r>
      <w:proofErr w:type="spellStart"/>
      <w:r w:rsidRPr="009E7230">
        <w:t>checkSum</w:t>
      </w:r>
      <w:proofErr w:type="spellEnd"/>
      <w:r w:rsidRPr="009E7230">
        <w:t>": "2a1b82de00f5f0c401760adf528228d3ede0f403",</w:t>
      </w:r>
    </w:p>
    <w:p w14:paraId="70E00E37" w14:textId="77777777" w:rsidR="00325F7E" w:rsidRPr="009E7230" w:rsidRDefault="00325F7E" w:rsidP="00325F7E">
      <w:pPr>
        <w:pStyle w:val="APISourceCode"/>
      </w:pPr>
      <w:r w:rsidRPr="009E7230">
        <w:t xml:space="preserve">  "</w:t>
      </w:r>
      <w:proofErr w:type="spellStart"/>
      <w:r w:rsidRPr="009E7230">
        <w:t>expireDate</w:t>
      </w:r>
      <w:proofErr w:type="spellEnd"/>
      <w:r w:rsidRPr="009E7230">
        <w:t>": "20201231",</w:t>
      </w:r>
    </w:p>
    <w:p w14:paraId="5E8E390F" w14:textId="77777777" w:rsidR="00325F7E" w:rsidRPr="009E7230" w:rsidRDefault="00325F7E" w:rsidP="00325F7E">
      <w:pPr>
        <w:pStyle w:val="APISourceCode"/>
      </w:pPr>
      <w:r w:rsidRPr="009E7230">
        <w:t xml:space="preserve">  "exponent": "03",</w:t>
      </w:r>
    </w:p>
    <w:p w14:paraId="112FCFA4" w14:textId="77777777" w:rsidR="00325F7E" w:rsidRPr="009E7230" w:rsidRDefault="00325F7E" w:rsidP="00325F7E">
      <w:pPr>
        <w:pStyle w:val="APISourceCode"/>
      </w:pPr>
      <w:r w:rsidRPr="009E7230">
        <w:t xml:space="preserve">  "</w:t>
      </w:r>
      <w:proofErr w:type="spellStart"/>
      <w:r w:rsidRPr="009E7230">
        <w:t>hashInd</w:t>
      </w:r>
      <w:proofErr w:type="spellEnd"/>
      <w:r w:rsidRPr="009E7230">
        <w:t>": 1,</w:t>
      </w:r>
    </w:p>
    <w:p w14:paraId="723D7C39" w14:textId="77777777" w:rsidR="00325F7E" w:rsidRPr="009E7230" w:rsidRDefault="00325F7E" w:rsidP="00325F7E">
      <w:pPr>
        <w:pStyle w:val="APISourceCode"/>
      </w:pPr>
      <w:r w:rsidRPr="009E7230">
        <w:t xml:space="preserve">  "modulus": "9efbadde4071d4ef98c969eb32af854864602e515d6501fde576b310964a4f7c2ce842abefafc5dc9e26a619bcf2614fe07375b9249befa09cfee70232e75ffd647571280c76ffca87511ad255b98a6b577591af01d003bd6bf7e1fce4dfd20d0d0297ed5eca25de261f37efe9e175fb5f12d2503d8cfb060a63138511fe0e125cf3a643afd7d66dcf9682bd246ddea1",</w:t>
      </w:r>
    </w:p>
    <w:p w14:paraId="3BD39902" w14:textId="77777777" w:rsidR="00325F7E" w:rsidRPr="009E7230" w:rsidRDefault="00325F7E" w:rsidP="00325F7E">
      <w:pPr>
        <w:pStyle w:val="APISourceCode"/>
      </w:pPr>
      <w:r w:rsidRPr="009E7230">
        <w:t xml:space="preserve">  "rid": "a000000065"</w:t>
      </w:r>
    </w:p>
    <w:p w14:paraId="3FA1B6C5" w14:textId="77777777" w:rsidR="00325F7E" w:rsidRPr="009E7230" w:rsidRDefault="00325F7E" w:rsidP="00325F7E">
      <w:pPr>
        <w:pStyle w:val="APISourceCode"/>
      </w:pPr>
      <w:r w:rsidRPr="009E7230">
        <w:t>}, {</w:t>
      </w:r>
    </w:p>
    <w:p w14:paraId="39ED83A0" w14:textId="77777777" w:rsidR="00325F7E" w:rsidRPr="009E7230" w:rsidRDefault="00325F7E" w:rsidP="00325F7E">
      <w:pPr>
        <w:pStyle w:val="APISourceCode"/>
      </w:pPr>
      <w:r w:rsidRPr="009E7230">
        <w:t xml:space="preserve">  "</w:t>
      </w:r>
      <w:proofErr w:type="spellStart"/>
      <w:r w:rsidRPr="009E7230">
        <w:t>arithInd</w:t>
      </w:r>
      <w:proofErr w:type="spellEnd"/>
      <w:r w:rsidRPr="009E7230">
        <w:t>": 1,</w:t>
      </w:r>
    </w:p>
    <w:p w14:paraId="67DF65B8" w14:textId="77777777" w:rsidR="00325F7E" w:rsidRPr="009E7230" w:rsidRDefault="00325F7E" w:rsidP="00325F7E">
      <w:pPr>
        <w:pStyle w:val="APISourceCode"/>
      </w:pPr>
      <w:r w:rsidRPr="009E7230">
        <w:t xml:space="preserve">  "</w:t>
      </w:r>
      <w:proofErr w:type="spellStart"/>
      <w:r w:rsidRPr="009E7230">
        <w:t>capkIdx</w:t>
      </w:r>
      <w:proofErr w:type="spellEnd"/>
      <w:r w:rsidRPr="009E7230">
        <w:t>": 17,</w:t>
      </w:r>
    </w:p>
    <w:p w14:paraId="004E2076" w14:textId="77777777" w:rsidR="00325F7E" w:rsidRPr="009E7230" w:rsidRDefault="00325F7E" w:rsidP="00325F7E">
      <w:pPr>
        <w:pStyle w:val="APISourceCode"/>
      </w:pPr>
      <w:r w:rsidRPr="009E7230">
        <w:lastRenderedPageBreak/>
        <w:t xml:space="preserve">  "</w:t>
      </w:r>
      <w:proofErr w:type="spellStart"/>
      <w:r w:rsidRPr="009E7230">
        <w:t>checkSum</w:t>
      </w:r>
      <w:proofErr w:type="spellEnd"/>
      <w:r w:rsidRPr="009E7230">
        <w:t>": "d9fd62c9dd4e6de7741e9a17fb1ff2c5db948bcb",</w:t>
      </w:r>
    </w:p>
    <w:p w14:paraId="503FEF76" w14:textId="77777777" w:rsidR="00325F7E" w:rsidRPr="009E7230" w:rsidRDefault="00325F7E" w:rsidP="00325F7E">
      <w:pPr>
        <w:pStyle w:val="APISourceCode"/>
      </w:pPr>
      <w:r w:rsidRPr="009E7230">
        <w:t xml:space="preserve">  "</w:t>
      </w:r>
      <w:proofErr w:type="spellStart"/>
      <w:r w:rsidRPr="009E7230">
        <w:t>expireDate</w:t>
      </w:r>
      <w:proofErr w:type="spellEnd"/>
      <w:r w:rsidRPr="009E7230">
        <w:t>": "20201231",</w:t>
      </w:r>
    </w:p>
    <w:p w14:paraId="3FD25C3C" w14:textId="77777777" w:rsidR="00325F7E" w:rsidRPr="009E7230" w:rsidRDefault="00325F7E" w:rsidP="00325F7E">
      <w:pPr>
        <w:pStyle w:val="APISourceCode"/>
      </w:pPr>
      <w:r w:rsidRPr="009E7230">
        <w:t xml:space="preserve">  "exponent": "03",</w:t>
      </w:r>
    </w:p>
    <w:p w14:paraId="04292DE9" w14:textId="77777777" w:rsidR="00325F7E" w:rsidRPr="009E7230" w:rsidRDefault="00325F7E" w:rsidP="00325F7E">
      <w:pPr>
        <w:pStyle w:val="APISourceCode"/>
      </w:pPr>
      <w:r w:rsidRPr="009E7230">
        <w:t xml:space="preserve">  "</w:t>
      </w:r>
      <w:proofErr w:type="spellStart"/>
      <w:r w:rsidRPr="009E7230">
        <w:t>hashInd</w:t>
      </w:r>
      <w:proofErr w:type="spellEnd"/>
      <w:r w:rsidRPr="009E7230">
        <w:t>": 1,</w:t>
      </w:r>
    </w:p>
    <w:p w14:paraId="3AD2FB64" w14:textId="77777777" w:rsidR="00325F7E" w:rsidRPr="009E7230" w:rsidRDefault="00325F7E" w:rsidP="00325F7E">
      <w:pPr>
        <w:pStyle w:val="APISourceCode"/>
      </w:pPr>
      <w:r w:rsidRPr="009E7230">
        <w:t xml:space="preserve">  "modulus": "a2583aa40746e3a63c22478f576d1efc5fb046135a6fc739e82b55035f71b09beb566edb9968dd649b94b6dedc033899884e908c27be1cd291e5436f762553297763daa3b890d778c0f01e3344cecdfb3ba70d7e055b8c760d0179a403d6b55f2b3b083912b183adb7927441bed3395a199eefe0debd1f5fc3264033da856f4a8b93916885bd42f9c1f456aab8cfa83ac574833eb5e87bb9d4c006a4b5346bd9e17e139ab6552d9c58bc041195336485",</w:t>
      </w:r>
    </w:p>
    <w:p w14:paraId="4B030A90" w14:textId="77777777" w:rsidR="00325F7E" w:rsidRPr="009E7230" w:rsidRDefault="00325F7E" w:rsidP="00325F7E">
      <w:pPr>
        <w:pStyle w:val="APISourceCode"/>
      </w:pPr>
      <w:r w:rsidRPr="009E7230">
        <w:t xml:space="preserve">  "rid": "a000000065"</w:t>
      </w:r>
    </w:p>
    <w:p w14:paraId="4EB90AFB" w14:textId="77777777" w:rsidR="00325F7E" w:rsidRPr="009E7230" w:rsidRDefault="00325F7E" w:rsidP="00325F7E">
      <w:pPr>
        <w:pStyle w:val="APISourceCode"/>
      </w:pPr>
      <w:r w:rsidRPr="009E7230">
        <w:t>}, {</w:t>
      </w:r>
    </w:p>
    <w:p w14:paraId="2BE722C4" w14:textId="77777777" w:rsidR="00325F7E" w:rsidRPr="009E7230" w:rsidRDefault="00325F7E" w:rsidP="00325F7E">
      <w:pPr>
        <w:pStyle w:val="APISourceCode"/>
      </w:pPr>
      <w:r w:rsidRPr="009E7230">
        <w:t xml:space="preserve">  "</w:t>
      </w:r>
      <w:proofErr w:type="spellStart"/>
      <w:r w:rsidRPr="009E7230">
        <w:t>arithInd</w:t>
      </w:r>
      <w:proofErr w:type="spellEnd"/>
      <w:r w:rsidRPr="009E7230">
        <w:t>": 1,</w:t>
      </w:r>
    </w:p>
    <w:p w14:paraId="5D2D7C0A" w14:textId="77777777" w:rsidR="00325F7E" w:rsidRPr="009E7230" w:rsidRDefault="00325F7E" w:rsidP="00325F7E">
      <w:pPr>
        <w:pStyle w:val="APISourceCode"/>
      </w:pPr>
      <w:r w:rsidRPr="009E7230">
        <w:t xml:space="preserve">  "</w:t>
      </w:r>
      <w:proofErr w:type="spellStart"/>
      <w:r w:rsidRPr="009E7230">
        <w:t>capkIdx</w:t>
      </w:r>
      <w:proofErr w:type="spellEnd"/>
      <w:r w:rsidRPr="009E7230">
        <w:t>": 19,</w:t>
      </w:r>
    </w:p>
    <w:p w14:paraId="34FC665F" w14:textId="77777777" w:rsidR="00325F7E" w:rsidRPr="009E7230" w:rsidRDefault="00325F7E" w:rsidP="00325F7E">
      <w:pPr>
        <w:pStyle w:val="APISourceCode"/>
      </w:pPr>
      <w:r w:rsidRPr="009E7230">
        <w:t xml:space="preserve">  "</w:t>
      </w:r>
      <w:proofErr w:type="spellStart"/>
      <w:r w:rsidRPr="009E7230">
        <w:t>checkSum</w:t>
      </w:r>
      <w:proofErr w:type="spellEnd"/>
      <w:r w:rsidRPr="009E7230">
        <w:t>": "54cfae617150dfa09d3f901c9123524523ebedf3",</w:t>
      </w:r>
    </w:p>
    <w:p w14:paraId="51F02314" w14:textId="77777777" w:rsidR="00325F7E" w:rsidRPr="009E7230" w:rsidRDefault="00325F7E" w:rsidP="00325F7E">
      <w:pPr>
        <w:pStyle w:val="APISourceCode"/>
      </w:pPr>
      <w:r w:rsidRPr="009E7230">
        <w:t xml:space="preserve">  "</w:t>
      </w:r>
      <w:proofErr w:type="spellStart"/>
      <w:r w:rsidRPr="009E7230">
        <w:t>expireDate</w:t>
      </w:r>
      <w:proofErr w:type="spellEnd"/>
      <w:r w:rsidRPr="009E7230">
        <w:t>": "20201231",</w:t>
      </w:r>
    </w:p>
    <w:p w14:paraId="047E8492" w14:textId="77777777" w:rsidR="00325F7E" w:rsidRPr="009E7230" w:rsidRDefault="00325F7E" w:rsidP="00325F7E">
      <w:pPr>
        <w:pStyle w:val="APISourceCode"/>
      </w:pPr>
      <w:r w:rsidRPr="009E7230">
        <w:t xml:space="preserve">  "exponent": "03",</w:t>
      </w:r>
    </w:p>
    <w:p w14:paraId="04B08167" w14:textId="77777777" w:rsidR="00325F7E" w:rsidRPr="009E7230" w:rsidRDefault="00325F7E" w:rsidP="00325F7E">
      <w:pPr>
        <w:pStyle w:val="APISourceCode"/>
      </w:pPr>
      <w:r w:rsidRPr="009E7230">
        <w:t xml:space="preserve">  "</w:t>
      </w:r>
      <w:proofErr w:type="spellStart"/>
      <w:r w:rsidRPr="009E7230">
        <w:t>hashInd</w:t>
      </w:r>
      <w:proofErr w:type="spellEnd"/>
      <w:r w:rsidRPr="009E7230">
        <w:t>": 1,</w:t>
      </w:r>
    </w:p>
    <w:p w14:paraId="0260EDEA" w14:textId="77777777" w:rsidR="00325F7E" w:rsidRPr="009E7230" w:rsidRDefault="00325F7E" w:rsidP="00325F7E">
      <w:pPr>
        <w:pStyle w:val="APISourceCode"/>
      </w:pPr>
      <w:r w:rsidRPr="009E7230">
        <w:t xml:space="preserve">  "modulus": "a3270868367e6e29349fc2743ee545ac53bd3029782488997650108524fd051e3b6eaca6a9a6c1441d28889a5f46413c8f62f3645aaeb30a1521eef41fd4f3445bfa1ab29f9ac1a74d9a16b93293296cb09162b149bac22f88ad8f322d684d6b49a12413fc1b6ac70ededb18ec1585519a89b50b3d03e14063c2ca58b7c2ba7fb22799a33bcde6afcbeb4a7d64911d08d18c47f9bd14a9fad8805a15de5a38945a97919b7ab88efa11a88c0cd92c6ee7dc352ab0746abf13585913c8a4e04464b77909c6bd94341a8976c4769ea6c0d30a60f4ee8fa19e767b170df4fa80312dba61db645d5d1560873e2674e1f620083f30180bd96ca589",</w:t>
      </w:r>
    </w:p>
    <w:p w14:paraId="5B93E4E6" w14:textId="77777777" w:rsidR="00325F7E" w:rsidRPr="009E7230" w:rsidRDefault="00325F7E" w:rsidP="00325F7E">
      <w:pPr>
        <w:pStyle w:val="APISourceCode"/>
      </w:pPr>
      <w:r w:rsidRPr="009E7230">
        <w:t xml:space="preserve">  "rid": "a000000065"</w:t>
      </w:r>
    </w:p>
    <w:p w14:paraId="53C142EB" w14:textId="77777777" w:rsidR="00325F7E" w:rsidRDefault="00325F7E" w:rsidP="00325F7E">
      <w:pPr>
        <w:pStyle w:val="APISourceCode"/>
      </w:pPr>
      <w:r w:rsidRPr="009E7230">
        <w:t>}</w:t>
      </w:r>
    </w:p>
    <w:p w14:paraId="7324FAFE" w14:textId="3831096A" w:rsidR="004B27BF" w:rsidRPr="00325F7E" w:rsidRDefault="00325F7E" w:rsidP="00325F7E">
      <w:pPr>
        <w:rPr>
          <w:rFonts w:cs="Arial"/>
        </w:rPr>
      </w:pPr>
      <w:r w:rsidRPr="00325F7E">
        <w:rPr>
          <w:rFonts w:cs="Arial"/>
          <w:b/>
          <w:color w:val="FF0000"/>
        </w:rPr>
        <w:t>Note:</w:t>
      </w:r>
      <w:r w:rsidRPr="00325F7E">
        <w:rPr>
          <w:rFonts w:cs="Arial"/>
          <w:color w:val="FF0000"/>
        </w:rPr>
        <w:t xml:space="preserve"> </w:t>
      </w:r>
      <w:proofErr w:type="spellStart"/>
      <w:r w:rsidRPr="00325F7E">
        <w:rPr>
          <w:rFonts w:cs="Arial"/>
          <w:color w:val="FF0000"/>
        </w:rPr>
        <w:t>CapkIdx</w:t>
      </w:r>
      <w:proofErr w:type="spellEnd"/>
      <w:r w:rsidRPr="00325F7E">
        <w:rPr>
          <w:rFonts w:cs="Arial"/>
          <w:color w:val="FF0000"/>
        </w:rPr>
        <w:t xml:space="preserve"> is int type in above list. For </w:t>
      </w:r>
      <w:proofErr w:type="gramStart"/>
      <w:r w:rsidRPr="00325F7E">
        <w:rPr>
          <w:rFonts w:cs="Arial"/>
          <w:color w:val="FF0000"/>
        </w:rPr>
        <w:t>example</w:t>
      </w:r>
      <w:proofErr w:type="gramEnd"/>
      <w:r w:rsidRPr="00325F7E">
        <w:rPr>
          <w:rFonts w:cs="Arial"/>
          <w:color w:val="FF0000"/>
        </w:rPr>
        <w:t xml:space="preserve"> 239(int) = 0</w:t>
      </w:r>
      <w:proofErr w:type="gramStart"/>
      <w:r w:rsidRPr="00325F7E">
        <w:rPr>
          <w:rFonts w:cs="Arial"/>
          <w:color w:val="FF0000"/>
        </w:rPr>
        <w:t>xEF(</w:t>
      </w:r>
      <w:proofErr w:type="gramEnd"/>
      <w:r w:rsidRPr="00325F7E">
        <w:rPr>
          <w:rFonts w:cs="Arial"/>
          <w:color w:val="FF0000"/>
        </w:rPr>
        <w:t>Hexadecimal)</w:t>
      </w:r>
    </w:p>
    <w:p w14:paraId="3BC4B085" w14:textId="77777777" w:rsidR="00325F7E" w:rsidRDefault="00325F7E" w:rsidP="004B27BF"/>
    <w:p w14:paraId="24ECC031" w14:textId="77777777" w:rsidR="00325F7E" w:rsidRDefault="00325F7E">
      <w:pPr>
        <w:widowControl/>
        <w:spacing w:before="0" w:beforeAutospacing="0" w:after="200" w:afterAutospacing="0" w:line="276" w:lineRule="auto"/>
        <w:jc w:val="left"/>
        <w:rPr>
          <w:rFonts w:eastAsia="Arial" w:cs="Arial"/>
          <w:b/>
          <w:color w:val="auto"/>
          <w:kern w:val="0"/>
          <w:sz w:val="28"/>
          <w:szCs w:val="28"/>
        </w:rPr>
      </w:pPr>
      <w:r>
        <w:br w:type="page"/>
      </w:r>
    </w:p>
    <w:p w14:paraId="4A021B14" w14:textId="2995F025" w:rsidR="004B27BF" w:rsidRDefault="004B27BF" w:rsidP="004B27BF">
      <w:pPr>
        <w:pStyle w:val="NEXGOHEAD2"/>
      </w:pPr>
      <w:bookmarkStart w:id="105" w:name="_Toc219291355"/>
      <w:r>
        <w:lastRenderedPageBreak/>
        <w:t>Test cases</w:t>
      </w:r>
      <w:bookmarkEnd w:id="105"/>
    </w:p>
    <w:p w14:paraId="606BE948" w14:textId="77777777" w:rsidR="00EE7710" w:rsidRPr="00B76DE6" w:rsidRDefault="00EE7710" w:rsidP="00EE7710">
      <w:pPr>
        <w:pStyle w:val="NEXGOHEAD3"/>
        <w:ind w:left="537" w:hanging="537"/>
        <w:rPr>
          <w:lang w:val="en-GB"/>
        </w:rPr>
      </w:pPr>
      <w:bookmarkStart w:id="106" w:name="_Toc213943137"/>
      <w:bookmarkStart w:id="107" w:name="_Toc219291356"/>
      <w:r w:rsidRPr="00B76DE6">
        <w:rPr>
          <w:lang w:val="en-GB"/>
        </w:rPr>
        <w:t>212_01</w:t>
      </w:r>
      <w:bookmarkEnd w:id="106"/>
      <w:bookmarkEnd w:id="107"/>
    </w:p>
    <w:p w14:paraId="7803C049" w14:textId="75BFBBFB" w:rsidR="00EE7710" w:rsidRDefault="001F44EB" w:rsidP="00EE7710">
      <w:pPr>
        <w:pStyle w:val="NEXGOHEAD4"/>
        <w:ind w:left="564" w:hanging="564"/>
        <w:rPr>
          <w:lang w:val="en-GB"/>
        </w:rPr>
      </w:pPr>
      <w:r>
        <w:rPr>
          <w:rFonts w:hint="eastAsia"/>
          <w:lang w:val="en-GB"/>
        </w:rPr>
        <w:t>Question</w:t>
      </w:r>
    </w:p>
    <w:p w14:paraId="3FA5BDDF" w14:textId="2E397D0D" w:rsidR="00710B8C" w:rsidRDefault="00710B8C" w:rsidP="00710B8C">
      <w:pPr>
        <w:pStyle w:val="WrongNotes"/>
        <w:rPr>
          <w:lang w:val="en-GB"/>
        </w:rPr>
      </w:pPr>
      <w:r>
        <w:rPr>
          <w:rFonts w:hint="eastAsia"/>
          <w:lang w:val="en-GB"/>
        </w:rPr>
        <w:t>Tag 9F53 B1b7 is set to 1 when Signature for contactless transactions is supported in the ICS.</w:t>
      </w:r>
    </w:p>
    <w:p w14:paraId="4515B073" w14:textId="1C9D5D67" w:rsidR="00710B8C" w:rsidRPr="00710B8C" w:rsidRDefault="00710B8C" w:rsidP="00710B8C">
      <w:pPr>
        <w:pStyle w:val="WrongNotes"/>
        <w:numPr>
          <w:ilvl w:val="0"/>
          <w:numId w:val="0"/>
        </w:numPr>
        <w:rPr>
          <w:color w:val="00B050"/>
          <w:lang w:val="en-GB"/>
        </w:rPr>
      </w:pPr>
      <w:r w:rsidRPr="00710B8C">
        <w:rPr>
          <w:rFonts w:hint="eastAsia"/>
          <w:color w:val="00B050"/>
          <w:lang w:val="en-GB"/>
        </w:rPr>
        <w:t>Solution:</w:t>
      </w:r>
    </w:p>
    <w:p w14:paraId="42F49C7E" w14:textId="77777777" w:rsidR="00EE7710" w:rsidRDefault="00EE7710" w:rsidP="00EE7710">
      <w:r>
        <w:rPr>
          <w:rFonts w:hint="eastAsia"/>
        </w:rPr>
        <w:t>Set the value of Tag 9F52 and Tag 9F53 as the case required.</w:t>
      </w:r>
    </w:p>
    <w:p w14:paraId="3D245DDF" w14:textId="77777777" w:rsidR="00EE7710" w:rsidRDefault="00EE7710" w:rsidP="00EE7710">
      <w:r>
        <w:rPr>
          <w:rFonts w:hint="eastAsia"/>
        </w:rPr>
        <w:t xml:space="preserve">Example code for Android device </w:t>
      </w:r>
    </w:p>
    <w:p w14:paraId="37321485" w14:textId="77777777" w:rsidR="00EE7710" w:rsidRPr="0064348C" w:rsidRDefault="00EE7710" w:rsidP="00EE7710">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174A0A5C" w14:textId="77777777" w:rsidR="00EE7710" w:rsidRPr="004518A7" w:rsidRDefault="00EE7710" w:rsidP="00EE7710">
      <w:pPr>
        <w:pStyle w:val="APISourceCode"/>
      </w:pPr>
      <w:r w:rsidRPr="004518A7">
        <w:t>//9F52 to set magstripe mode not support</w:t>
      </w:r>
    </w:p>
    <w:p w14:paraId="0E7C2F4F" w14:textId="77777777" w:rsidR="00EE7710" w:rsidRPr="004518A7" w:rsidRDefault="00EE7710" w:rsidP="00EE7710">
      <w:pPr>
        <w:pStyle w:val="APISourceCode"/>
      </w:pPr>
      <w:proofErr w:type="gramStart"/>
      <w:r w:rsidRPr="004518A7">
        <w:t>byte[</w:t>
      </w:r>
      <w:proofErr w:type="gramEnd"/>
      <w:r w:rsidRPr="004518A7">
        <w:t xml:space="preserve">] tagff8178 = </w:t>
      </w:r>
      <w:proofErr w:type="spellStart"/>
      <w:r w:rsidRPr="004518A7">
        <w:t>emvHandler.getTlv</w:t>
      </w:r>
      <w:proofErr w:type="spellEnd"/>
      <w:r w:rsidRPr="004518A7">
        <w:t>(new byte</w:t>
      </w:r>
      <w:proofErr w:type="gramStart"/>
      <w:r w:rsidRPr="004518A7">
        <w:t>[]{</w:t>
      </w:r>
      <w:proofErr w:type="gramEnd"/>
      <w:r w:rsidRPr="004518A7">
        <w:t>(byte) 0xff, (byte) 0x</w:t>
      </w:r>
      <w:proofErr w:type="gramStart"/>
      <w:r w:rsidRPr="004518A7">
        <w:t>81,(</w:t>
      </w:r>
      <w:proofErr w:type="gramEnd"/>
      <w:r w:rsidRPr="004518A7">
        <w:t xml:space="preserve">byte) 0x78}, </w:t>
      </w:r>
      <w:proofErr w:type="spellStart"/>
      <w:r w:rsidRPr="004518A7">
        <w:t>EmvDataSourceEnum.FROM_KERNEL</w:t>
      </w:r>
      <w:proofErr w:type="spellEnd"/>
      <w:r w:rsidRPr="004518A7">
        <w:t>);</w:t>
      </w:r>
    </w:p>
    <w:p w14:paraId="4D2FB2E7" w14:textId="77777777" w:rsidR="00EE7710" w:rsidRPr="004518A7" w:rsidRDefault="00EE7710" w:rsidP="00EE7710">
      <w:pPr>
        <w:pStyle w:val="APISourceCode"/>
      </w:pPr>
      <w:r w:rsidRPr="004518A7">
        <w:t xml:space="preserve">tagff8178[0] = </w:t>
      </w:r>
      <w:proofErr w:type="spellStart"/>
      <w:r w:rsidRPr="004518A7">
        <w:t>setBitValue</w:t>
      </w:r>
      <w:proofErr w:type="spellEnd"/>
      <w:r w:rsidRPr="004518A7">
        <w:t>(tagff8178[0], 2, (byte) 0);</w:t>
      </w:r>
    </w:p>
    <w:p w14:paraId="39EF3384" w14:textId="77777777" w:rsidR="00EE7710" w:rsidRPr="004518A7" w:rsidRDefault="00EE7710" w:rsidP="00EE7710">
      <w:pPr>
        <w:pStyle w:val="APISourceCode"/>
      </w:pPr>
      <w:r w:rsidRPr="004518A7">
        <w:t>emvHandler.setTlv(ConvertUtils.hexString2Bytes("ff8178"</w:t>
      </w:r>
      <w:proofErr w:type="gramStart"/>
      <w:r w:rsidRPr="004518A7">
        <w:t>),tagff</w:t>
      </w:r>
      <w:proofErr w:type="gramEnd"/>
      <w:r w:rsidRPr="004518A7">
        <w:t>8178);</w:t>
      </w:r>
    </w:p>
    <w:p w14:paraId="28982280" w14:textId="77777777" w:rsidR="00EE7710" w:rsidRDefault="00EE7710" w:rsidP="00EE7710">
      <w:pPr>
        <w:pStyle w:val="APISourceCode"/>
        <w:rPr>
          <w:rFonts w:eastAsiaTheme="minorEastAsia"/>
        </w:rPr>
      </w:pPr>
      <w:r w:rsidRPr="004518A7">
        <w:t xml:space="preserve">tagff8178 = </w:t>
      </w:r>
      <w:proofErr w:type="spellStart"/>
      <w:r w:rsidRPr="004518A7">
        <w:t>emvHandler.getTlv</w:t>
      </w:r>
      <w:proofErr w:type="spellEnd"/>
      <w:r w:rsidRPr="004518A7">
        <w:t>(new byte</w:t>
      </w:r>
      <w:proofErr w:type="gramStart"/>
      <w:r w:rsidRPr="004518A7">
        <w:t>[]{</w:t>
      </w:r>
      <w:proofErr w:type="gramEnd"/>
      <w:r w:rsidRPr="004518A7">
        <w:t>(byte) 0xff, (byte) 0x</w:t>
      </w:r>
      <w:proofErr w:type="gramStart"/>
      <w:r w:rsidRPr="004518A7">
        <w:t>81,(</w:t>
      </w:r>
      <w:proofErr w:type="gramEnd"/>
      <w:r w:rsidRPr="004518A7">
        <w:t xml:space="preserve">byte) 0x78}, </w:t>
      </w:r>
      <w:proofErr w:type="spellStart"/>
      <w:r w:rsidRPr="004518A7">
        <w:t>EmvDataSourceEnum.FROM_KERNEL</w:t>
      </w:r>
      <w:proofErr w:type="spellEnd"/>
      <w:r w:rsidRPr="004518A7">
        <w:t>);</w:t>
      </w:r>
    </w:p>
    <w:p w14:paraId="6F705047" w14:textId="77777777" w:rsidR="00EE7710" w:rsidRPr="0080143D" w:rsidRDefault="00EE7710" w:rsidP="00EE7710">
      <w:pPr>
        <w:pStyle w:val="APISourceCode"/>
        <w:rPr>
          <w:rFonts w:eastAsiaTheme="minorEastAsia"/>
        </w:rPr>
      </w:pPr>
    </w:p>
    <w:p w14:paraId="42C4B472" w14:textId="77777777" w:rsidR="00EE7710" w:rsidRPr="0080143D" w:rsidRDefault="00EE7710" w:rsidP="00EE7710">
      <w:pPr>
        <w:pStyle w:val="APISourceCode"/>
        <w:rPr>
          <w:rFonts w:eastAsiaTheme="minorEastAsia"/>
        </w:rPr>
      </w:pPr>
      <w:r w:rsidRPr="0080143D">
        <w:rPr>
          <w:rFonts w:eastAsiaTheme="minorEastAsia" w:hint="eastAsia"/>
        </w:rPr>
        <w:t xml:space="preserve">//9F53 byte2 bit8 </w:t>
      </w:r>
      <w:r>
        <w:rPr>
          <w:rFonts w:eastAsiaTheme="minorEastAsia" w:hint="eastAsia"/>
        </w:rPr>
        <w:t xml:space="preserve">set to </w:t>
      </w:r>
      <w:r w:rsidRPr="0080143D">
        <w:rPr>
          <w:rFonts w:eastAsiaTheme="minorEastAsia" w:hint="eastAsia"/>
        </w:rPr>
        <w:t xml:space="preserve">0, </w:t>
      </w:r>
      <w:r>
        <w:rPr>
          <w:rFonts w:eastAsiaTheme="minorEastAsia" w:hint="eastAsia"/>
        </w:rPr>
        <w:t>disable</w:t>
      </w:r>
      <w:r w:rsidRPr="0080143D">
        <w:rPr>
          <w:rFonts w:eastAsiaTheme="minorEastAsia" w:hint="eastAsia"/>
        </w:rPr>
        <w:t xml:space="preserve"> issuer update is prohibited</w:t>
      </w:r>
    </w:p>
    <w:p w14:paraId="0F4B4E9C" w14:textId="77777777" w:rsidR="00EE7710" w:rsidRDefault="00EE7710" w:rsidP="00EE7710">
      <w:pPr>
        <w:pStyle w:val="APISourceCode"/>
        <w:rPr>
          <w:rFonts w:eastAsiaTheme="minorEastAsia"/>
        </w:rPr>
      </w:pPr>
      <w:proofErr w:type="spellStart"/>
      <w:r w:rsidRPr="0080143D">
        <w:rPr>
          <w:rFonts w:eastAsiaTheme="minorEastAsia"/>
        </w:rPr>
        <w:t>emvHandler.setJcbContactlessTIP</w:t>
      </w:r>
      <w:proofErr w:type="spellEnd"/>
      <w:r w:rsidRPr="0080143D">
        <w:rPr>
          <w:rFonts w:eastAsiaTheme="minorEastAsia"/>
        </w:rPr>
        <w:t>(new byte</w:t>
      </w:r>
      <w:proofErr w:type="gramStart"/>
      <w:r w:rsidRPr="0080143D">
        <w:rPr>
          <w:rFonts w:eastAsiaTheme="minorEastAsia"/>
        </w:rPr>
        <w:t>[]{</w:t>
      </w:r>
      <w:proofErr w:type="gramEnd"/>
      <w:r w:rsidRPr="0080143D">
        <w:rPr>
          <w:rFonts w:eastAsiaTheme="minorEastAsia"/>
        </w:rPr>
        <w:t>(byte) 0x</w:t>
      </w:r>
      <w:r>
        <w:rPr>
          <w:rFonts w:eastAsiaTheme="minorEastAsia" w:hint="eastAsia"/>
        </w:rPr>
        <w:t>7</w:t>
      </w:r>
      <w:r w:rsidRPr="0080143D">
        <w:rPr>
          <w:rFonts w:eastAsiaTheme="minorEastAsia"/>
        </w:rPr>
        <w:t>3, (byte) 0x</w:t>
      </w:r>
      <w:proofErr w:type="gramStart"/>
      <w:r w:rsidRPr="0080143D">
        <w:rPr>
          <w:rFonts w:eastAsiaTheme="minorEastAsia"/>
        </w:rPr>
        <w:t>00,(</w:t>
      </w:r>
      <w:proofErr w:type="gramEnd"/>
      <w:r w:rsidRPr="0080143D">
        <w:rPr>
          <w:rFonts w:eastAsiaTheme="minorEastAsia"/>
        </w:rPr>
        <w:t>byte) 0x00});</w:t>
      </w:r>
    </w:p>
    <w:p w14:paraId="59C8374C" w14:textId="77777777" w:rsidR="00EE7710" w:rsidRDefault="00EE7710" w:rsidP="00EE7710"/>
    <w:p w14:paraId="70FE44E2" w14:textId="77777777" w:rsidR="00EE7710" w:rsidRDefault="00EE7710" w:rsidP="00EE7710">
      <w:pPr>
        <w:widowControl/>
        <w:spacing w:before="0" w:beforeAutospacing="0" w:after="200" w:afterAutospacing="0" w:line="276" w:lineRule="auto"/>
        <w:jc w:val="left"/>
        <w:rPr>
          <w:rFonts w:eastAsia="Arial" w:cs="Arial"/>
          <w:b/>
          <w:color w:val="auto"/>
          <w:kern w:val="0"/>
          <w:sz w:val="28"/>
          <w:szCs w:val="28"/>
        </w:rPr>
      </w:pPr>
      <w:r>
        <w:br w:type="page"/>
      </w:r>
    </w:p>
    <w:p w14:paraId="65A58FFB" w14:textId="77777777" w:rsidR="00EE7710" w:rsidRDefault="00EE7710" w:rsidP="00EE7710">
      <w:pPr>
        <w:pStyle w:val="NEXGOHEAD3"/>
        <w:ind w:left="537" w:hanging="537"/>
      </w:pPr>
      <w:bookmarkStart w:id="108" w:name="_Toc213943140"/>
      <w:bookmarkStart w:id="109" w:name="_Toc219291357"/>
      <w:r w:rsidRPr="00A25FC2">
        <w:lastRenderedPageBreak/>
        <w:t>213_01</w:t>
      </w:r>
      <w:bookmarkEnd w:id="108"/>
      <w:bookmarkEnd w:id="109"/>
    </w:p>
    <w:p w14:paraId="308749CA" w14:textId="573625B7" w:rsidR="00EE7710" w:rsidRDefault="003E56C2" w:rsidP="00EE7710">
      <w:pPr>
        <w:pStyle w:val="NEXGOHEAD4"/>
        <w:ind w:left="564" w:hanging="564"/>
      </w:pPr>
      <w:r>
        <w:rPr>
          <w:rFonts w:hint="eastAsia"/>
        </w:rPr>
        <w:t>Question</w:t>
      </w:r>
    </w:p>
    <w:p w14:paraId="46571E03" w14:textId="3EBF4ACE" w:rsidR="009E0D81" w:rsidRDefault="00585DC5" w:rsidP="009E0D81">
      <w:pPr>
        <w:pStyle w:val="WrongNotes"/>
      </w:pPr>
      <w:bookmarkStart w:id="110" w:name="_Hlk218867725"/>
      <w:r>
        <w:rPr>
          <w:rFonts w:hint="eastAsia"/>
        </w:rPr>
        <w:t>Is the Merchant Category Code (tag 9F15) set to zero in the CDOL?</w:t>
      </w:r>
    </w:p>
    <w:p w14:paraId="4EF08039" w14:textId="3999D26D" w:rsidR="009E0D81" w:rsidRDefault="00585DC5" w:rsidP="009E0D81">
      <w:pPr>
        <w:pStyle w:val="WrongNotes"/>
      </w:pPr>
      <w:r>
        <w:rPr>
          <w:rFonts w:hint="eastAsia"/>
        </w:rPr>
        <w:t>Is the Interface Device Serial Number (tag 9F1E) set to zero in the CDOL?</w:t>
      </w:r>
    </w:p>
    <w:bookmarkEnd w:id="110"/>
    <w:p w14:paraId="2A4CC6ED" w14:textId="686C333D" w:rsidR="009E0D81" w:rsidRPr="009E0D81" w:rsidRDefault="009E0D81" w:rsidP="009E0D81">
      <w:pPr>
        <w:rPr>
          <w:color w:val="00B050"/>
        </w:rPr>
      </w:pPr>
      <w:r w:rsidRPr="009E0D81">
        <w:rPr>
          <w:rFonts w:hint="eastAsia"/>
          <w:color w:val="00B050"/>
        </w:rPr>
        <w:t>Solution:</w:t>
      </w:r>
    </w:p>
    <w:p w14:paraId="5126A199" w14:textId="77777777" w:rsidR="00EE7710" w:rsidRDefault="00EE7710" w:rsidP="00EE7710">
      <w:r>
        <w:rPr>
          <w:rFonts w:hint="eastAsia"/>
        </w:rPr>
        <w:t>Set the value of Tag 9F15 and Tag 9F1E as the case required.</w:t>
      </w:r>
    </w:p>
    <w:p w14:paraId="521254E8" w14:textId="77777777" w:rsidR="00EE7710" w:rsidRDefault="00EE7710" w:rsidP="00EE7710">
      <w:r>
        <w:rPr>
          <w:rFonts w:hint="eastAsia"/>
        </w:rPr>
        <w:t>Example code for Android device</w:t>
      </w:r>
    </w:p>
    <w:p w14:paraId="24501875" w14:textId="77777777" w:rsidR="00EE7710" w:rsidRDefault="00EE7710" w:rsidP="00EE7710">
      <w:pPr>
        <w:pStyle w:val="APISourceCode"/>
        <w:rPr>
          <w:rFonts w:eastAsiaTheme="minorEastAsia"/>
        </w:rPr>
      </w:pPr>
      <w:r>
        <w:rPr>
          <w:rFonts w:eastAsiaTheme="minorEastAsia" w:hint="eastAsia"/>
        </w:rPr>
        <w:t>//</w:t>
      </w:r>
      <w:r w:rsidRPr="00B85258">
        <w:rPr>
          <w:rFonts w:eastAsiaTheme="minorEastAsia" w:hint="eastAsia"/>
          <w:i/>
          <w:iCs/>
        </w:rPr>
        <w:t xml:space="preserve">You can set the tag in </w:t>
      </w:r>
      <w:proofErr w:type="spellStart"/>
      <w:r w:rsidRPr="00B85258">
        <w:rPr>
          <w:rFonts w:eastAsiaTheme="minorEastAsia"/>
          <w:i/>
          <w:iCs/>
        </w:rPr>
        <w:t>onConfirmCardNo</w:t>
      </w:r>
      <w:proofErr w:type="spellEnd"/>
      <w:r w:rsidRPr="00B85258">
        <w:rPr>
          <w:rFonts w:eastAsiaTheme="minorEastAsia" w:hint="eastAsia"/>
          <w:i/>
          <w:iCs/>
        </w:rPr>
        <w:t xml:space="preserve"> callback</w:t>
      </w:r>
    </w:p>
    <w:p w14:paraId="2FC7019E" w14:textId="77777777" w:rsidR="00EE7710" w:rsidRDefault="00EE7710" w:rsidP="00EE7710">
      <w:pPr>
        <w:pStyle w:val="APISourceCode"/>
      </w:pPr>
      <w:proofErr w:type="gramStart"/>
      <w:r>
        <w:t>byte[</w:t>
      </w:r>
      <w:proofErr w:type="gramEnd"/>
      <w:r>
        <w:t xml:space="preserve">] aid = </w:t>
      </w:r>
      <w:proofErr w:type="spellStart"/>
      <w:r>
        <w:t>emvHandler.getTlv</w:t>
      </w:r>
      <w:proofErr w:type="spellEnd"/>
      <w:r>
        <w:t>(new byte</w:t>
      </w:r>
      <w:proofErr w:type="gramStart"/>
      <w:r>
        <w:t>[]{</w:t>
      </w:r>
      <w:proofErr w:type="gramEnd"/>
      <w:r>
        <w:t xml:space="preserve">0x4F}, </w:t>
      </w:r>
      <w:proofErr w:type="spellStart"/>
      <w:r>
        <w:t>EmvDataSourceEnum.FROM_KERNEL</w:t>
      </w:r>
      <w:proofErr w:type="spellEnd"/>
      <w:r>
        <w:t>);</w:t>
      </w:r>
    </w:p>
    <w:p w14:paraId="0095DE53" w14:textId="77777777" w:rsidR="00EE7710" w:rsidRDefault="00EE7710" w:rsidP="00EE7710">
      <w:pPr>
        <w:pStyle w:val="APISourceCode"/>
      </w:pPr>
      <w:proofErr w:type="gramStart"/>
      <w:r>
        <w:t>if(</w:t>
      </w:r>
      <w:proofErr w:type="gramEnd"/>
      <w:r>
        <w:t>ConvertUtils.bytes2</w:t>
      </w:r>
      <w:proofErr w:type="gramStart"/>
      <w:r>
        <w:t>HexString(</w:t>
      </w:r>
      <w:proofErr w:type="gramEnd"/>
      <w:r>
        <w:t>aid, ""</w:t>
      </w:r>
      <w:proofErr w:type="gramStart"/>
      <w:r>
        <w:t>).</w:t>
      </w:r>
      <w:proofErr w:type="spellStart"/>
      <w:r>
        <w:t>toUpperCase</w:t>
      </w:r>
      <w:proofErr w:type="spellEnd"/>
      <w:proofErr w:type="gramEnd"/>
      <w:r>
        <w:t>(</w:t>
      </w:r>
      <w:proofErr w:type="gramStart"/>
      <w:r>
        <w:t>).contains</w:t>
      </w:r>
      <w:proofErr w:type="gramEnd"/>
      <w:r>
        <w:t>("A000000065"</w:t>
      </w:r>
      <w:proofErr w:type="gramStart"/>
      <w:r>
        <w:t>)){</w:t>
      </w:r>
      <w:proofErr w:type="gramEnd"/>
    </w:p>
    <w:p w14:paraId="107EB40D" w14:textId="77777777" w:rsidR="00EE7710" w:rsidRDefault="00EE7710" w:rsidP="00EE7710">
      <w:pPr>
        <w:pStyle w:val="APISourceCode"/>
        <w:ind w:firstLineChars="100" w:firstLine="200"/>
      </w:pPr>
      <w:proofErr w:type="spellStart"/>
      <w:r>
        <w:t>emvHandler.setTlv</w:t>
      </w:r>
      <w:proofErr w:type="spellEnd"/>
      <w:r>
        <w:t>(ConvertUtils.hexString2Bytes("9F15"), ConvertUtils.hexString2</w:t>
      </w:r>
      <w:proofErr w:type="gramStart"/>
      <w:r>
        <w:t>Bytes(</w:t>
      </w:r>
      <w:proofErr w:type="gramEnd"/>
      <w:r>
        <w:t>"0000"));</w:t>
      </w:r>
    </w:p>
    <w:p w14:paraId="67CE1C68" w14:textId="77777777" w:rsidR="00EE7710" w:rsidRDefault="00EE7710" w:rsidP="00EE7710">
      <w:pPr>
        <w:pStyle w:val="APISourceCode"/>
      </w:pPr>
      <w:r>
        <w:t xml:space="preserve">  </w:t>
      </w:r>
      <w:proofErr w:type="spellStart"/>
      <w:r>
        <w:t>emvHandler.setTlv</w:t>
      </w:r>
      <w:proofErr w:type="spellEnd"/>
      <w:r>
        <w:t>(ConvertUtils.hexString2Bytes("9F1E"), ConvertUtils.hexString2</w:t>
      </w:r>
      <w:proofErr w:type="gramStart"/>
      <w:r>
        <w:t>Bytes(</w:t>
      </w:r>
      <w:proofErr w:type="gramEnd"/>
      <w:r>
        <w:t>"0000000000000000"));</w:t>
      </w:r>
    </w:p>
    <w:p w14:paraId="6924A446" w14:textId="77777777" w:rsidR="00EE7710" w:rsidRDefault="00EE7710" w:rsidP="00EE7710">
      <w:pPr>
        <w:pStyle w:val="APISourceCode"/>
      </w:pPr>
      <w:r>
        <w:t>}</w:t>
      </w:r>
    </w:p>
    <w:p w14:paraId="3DBEF589" w14:textId="77777777" w:rsidR="00EE7710" w:rsidRDefault="00EE7710" w:rsidP="00EE7710"/>
    <w:p w14:paraId="61DE5605" w14:textId="77777777" w:rsidR="00EE7710" w:rsidRDefault="00EE7710" w:rsidP="00EE7710">
      <w:pPr>
        <w:widowControl/>
        <w:spacing w:before="0" w:beforeAutospacing="0" w:after="200" w:afterAutospacing="0" w:line="276" w:lineRule="auto"/>
        <w:jc w:val="left"/>
        <w:rPr>
          <w:rFonts w:eastAsia="Arial" w:cs="Arial"/>
          <w:b/>
          <w:color w:val="auto"/>
          <w:kern w:val="0"/>
          <w:sz w:val="28"/>
          <w:szCs w:val="28"/>
        </w:rPr>
      </w:pPr>
      <w:r>
        <w:br w:type="page"/>
      </w:r>
    </w:p>
    <w:p w14:paraId="2996E212" w14:textId="77777777" w:rsidR="00EE7710" w:rsidRDefault="00EE7710" w:rsidP="00EE7710">
      <w:pPr>
        <w:pStyle w:val="NEXGOHEAD3"/>
        <w:ind w:left="537" w:hanging="537"/>
      </w:pPr>
      <w:bookmarkStart w:id="111" w:name="_Toc213943143"/>
      <w:bookmarkStart w:id="112" w:name="_Toc219291358"/>
      <w:r>
        <w:rPr>
          <w:rFonts w:hint="eastAsia"/>
        </w:rPr>
        <w:lastRenderedPageBreak/>
        <w:t>213_02</w:t>
      </w:r>
      <w:bookmarkEnd w:id="111"/>
      <w:bookmarkEnd w:id="112"/>
    </w:p>
    <w:p w14:paraId="6F6167C9" w14:textId="09276351" w:rsidR="00EE7710" w:rsidRDefault="00014611" w:rsidP="00EE7710">
      <w:pPr>
        <w:pStyle w:val="NEXGOHEAD4"/>
        <w:ind w:left="564" w:hanging="564"/>
      </w:pPr>
      <w:r>
        <w:rPr>
          <w:rFonts w:hint="eastAsia"/>
        </w:rPr>
        <w:t>Question</w:t>
      </w:r>
    </w:p>
    <w:p w14:paraId="41D9A288" w14:textId="77777777" w:rsidR="00014611" w:rsidRDefault="00014611" w:rsidP="00014611">
      <w:pPr>
        <w:pStyle w:val="WrongNotes"/>
      </w:pPr>
      <w:r>
        <w:rPr>
          <w:rFonts w:hint="eastAsia"/>
        </w:rPr>
        <w:t>Is the Merchant Category Code (tag 9F15) set to zero in the CDOL?</w:t>
      </w:r>
    </w:p>
    <w:p w14:paraId="553D024A" w14:textId="77777777" w:rsidR="00014611" w:rsidRDefault="00014611" w:rsidP="00014611">
      <w:pPr>
        <w:pStyle w:val="WrongNotes"/>
      </w:pPr>
      <w:r>
        <w:rPr>
          <w:rFonts w:hint="eastAsia"/>
        </w:rPr>
        <w:t>Is the Interface Device Serial Number (tag 9F1E) set to zero in the CDOL?</w:t>
      </w:r>
    </w:p>
    <w:p w14:paraId="1162C140" w14:textId="331B2646" w:rsidR="00014611" w:rsidRPr="00014611" w:rsidRDefault="00014611" w:rsidP="00EE7710">
      <w:pPr>
        <w:rPr>
          <w:color w:val="00B050"/>
        </w:rPr>
      </w:pPr>
      <w:r w:rsidRPr="00014611">
        <w:rPr>
          <w:rFonts w:hint="eastAsia"/>
          <w:color w:val="00B050"/>
        </w:rPr>
        <w:t>Solution:</w:t>
      </w:r>
    </w:p>
    <w:p w14:paraId="06D78A9A" w14:textId="3B3F95CE" w:rsidR="00EE7710" w:rsidRDefault="00EE7710" w:rsidP="00EE7710">
      <w:r>
        <w:rPr>
          <w:rFonts w:hint="eastAsia"/>
        </w:rPr>
        <w:t>Set the value of Tag 9F15 and Tag 9F1E as case required.</w:t>
      </w:r>
    </w:p>
    <w:p w14:paraId="15ECDDBC" w14:textId="77777777" w:rsidR="00EE7710" w:rsidRDefault="00EE7710" w:rsidP="00EE7710">
      <w:r>
        <w:rPr>
          <w:rFonts w:hint="eastAsia"/>
        </w:rPr>
        <w:t xml:space="preserve">Example code for Android device </w:t>
      </w:r>
    </w:p>
    <w:p w14:paraId="3B033A15" w14:textId="77777777" w:rsidR="00EE7710" w:rsidRPr="001B30E6" w:rsidRDefault="00EE7710" w:rsidP="00EE7710">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05D807BB" w14:textId="77777777" w:rsidR="00EE7710" w:rsidRDefault="00EE7710" w:rsidP="00EE7710">
      <w:pPr>
        <w:pStyle w:val="APISourceCode"/>
      </w:pPr>
      <w:proofErr w:type="spellStart"/>
      <w:r>
        <w:t>emvHandler.setTlv</w:t>
      </w:r>
      <w:proofErr w:type="spellEnd"/>
      <w:r>
        <w:t>(ConvertUtils.hexString2Bytes("9F15"), ConvertUtils.hexString2</w:t>
      </w:r>
      <w:proofErr w:type="gramStart"/>
      <w:r>
        <w:t>Bytes(</w:t>
      </w:r>
      <w:proofErr w:type="gramEnd"/>
      <w:r>
        <w:t>"0000"));</w:t>
      </w:r>
    </w:p>
    <w:p w14:paraId="4BAD4B14" w14:textId="77777777" w:rsidR="00EE7710" w:rsidRDefault="00EE7710" w:rsidP="00EE7710">
      <w:pPr>
        <w:pStyle w:val="APISourceCode"/>
      </w:pPr>
      <w:proofErr w:type="spellStart"/>
      <w:r>
        <w:t>emvHandler.setTlv</w:t>
      </w:r>
      <w:proofErr w:type="spellEnd"/>
      <w:r>
        <w:t>(ConvertUtils.hexString2Bytes("9F1E"), ConvertUtils.hexString2</w:t>
      </w:r>
      <w:proofErr w:type="gramStart"/>
      <w:r>
        <w:t>Bytes(</w:t>
      </w:r>
      <w:proofErr w:type="gramEnd"/>
      <w:r>
        <w:t>"0000000000000000"));</w:t>
      </w:r>
    </w:p>
    <w:p w14:paraId="5226164E" w14:textId="77777777" w:rsidR="00EE7710" w:rsidRDefault="00EE7710" w:rsidP="00EE7710"/>
    <w:p w14:paraId="1A329896" w14:textId="77777777" w:rsidR="00EE7710" w:rsidRDefault="00EE7710" w:rsidP="00EE7710">
      <w:pPr>
        <w:widowControl/>
        <w:spacing w:before="0" w:beforeAutospacing="0" w:after="200" w:afterAutospacing="0" w:line="276" w:lineRule="auto"/>
        <w:jc w:val="left"/>
        <w:rPr>
          <w:rFonts w:eastAsia="Arial" w:cs="Arial"/>
          <w:b/>
          <w:color w:val="auto"/>
          <w:kern w:val="0"/>
          <w:sz w:val="28"/>
          <w:szCs w:val="28"/>
        </w:rPr>
      </w:pPr>
      <w:r>
        <w:br w:type="page"/>
      </w:r>
    </w:p>
    <w:p w14:paraId="22147BB3" w14:textId="77777777" w:rsidR="00EE7710" w:rsidRDefault="00EE7710" w:rsidP="00EE7710">
      <w:pPr>
        <w:pStyle w:val="NEXGOHEAD3"/>
        <w:ind w:left="537" w:hanging="537"/>
      </w:pPr>
      <w:bookmarkStart w:id="113" w:name="_Toc213943146"/>
      <w:bookmarkStart w:id="114" w:name="_Toc219291359"/>
      <w:r w:rsidRPr="005B7155">
        <w:lastRenderedPageBreak/>
        <w:t>214_02</w:t>
      </w:r>
      <w:bookmarkEnd w:id="113"/>
      <w:bookmarkEnd w:id="114"/>
    </w:p>
    <w:p w14:paraId="349E2581" w14:textId="078EBCA2" w:rsidR="00EE7710" w:rsidRDefault="00E741B8" w:rsidP="00EE7710">
      <w:pPr>
        <w:pStyle w:val="NEXGOHEAD4"/>
        <w:ind w:left="564" w:hanging="564"/>
      </w:pPr>
      <w:r>
        <w:rPr>
          <w:rFonts w:hint="eastAsia"/>
        </w:rPr>
        <w:t>Question</w:t>
      </w:r>
    </w:p>
    <w:p w14:paraId="51074BA9" w14:textId="77B47E7C" w:rsidR="00E741B8" w:rsidRDefault="00E741B8" w:rsidP="00E741B8">
      <w:pPr>
        <w:pStyle w:val="WrongNotes"/>
      </w:pPr>
      <w:r>
        <w:rPr>
          <w:rFonts w:hint="eastAsia"/>
        </w:rPr>
        <w:t>Is the Acquirer Identifier (tag 9F01) set to zero in the CDOL?</w:t>
      </w:r>
    </w:p>
    <w:p w14:paraId="1684977E" w14:textId="5BEE3DAC" w:rsidR="00E741B8" w:rsidRDefault="00E741B8" w:rsidP="00E741B8">
      <w:pPr>
        <w:pStyle w:val="WrongNotes"/>
      </w:pPr>
      <w:r>
        <w:rPr>
          <w:rFonts w:hint="eastAsia"/>
        </w:rPr>
        <w:t>Is the Transaction Currency Exponent (tag 5F36) set to zero in the CDOL?</w:t>
      </w:r>
    </w:p>
    <w:p w14:paraId="155B9836" w14:textId="541CBEB3" w:rsidR="00295ED9" w:rsidRDefault="00295ED9" w:rsidP="00E741B8">
      <w:pPr>
        <w:pStyle w:val="WrongNotes"/>
      </w:pPr>
      <w:r>
        <w:rPr>
          <w:rFonts w:hint="eastAsia"/>
        </w:rPr>
        <w:t>Terminal Interchange Profile (tag 9F53), B1b7 (Signature Supported)</w:t>
      </w:r>
      <w:r w:rsidR="005D2B11">
        <w:rPr>
          <w:rFonts w:hint="eastAsia"/>
        </w:rPr>
        <w:t xml:space="preserve"> = 1</w:t>
      </w:r>
    </w:p>
    <w:p w14:paraId="075F8341" w14:textId="47C8F4B2" w:rsidR="00E741B8" w:rsidRPr="00E741B8" w:rsidRDefault="00E741B8" w:rsidP="00EE7710">
      <w:pPr>
        <w:rPr>
          <w:color w:val="00B050"/>
        </w:rPr>
      </w:pPr>
      <w:r w:rsidRPr="00E741B8">
        <w:rPr>
          <w:rFonts w:hint="eastAsia"/>
          <w:color w:val="00B050"/>
        </w:rPr>
        <w:t>Solution:</w:t>
      </w:r>
    </w:p>
    <w:p w14:paraId="32118674" w14:textId="6CF6BEEC" w:rsidR="00EE7710" w:rsidRDefault="00EE7710" w:rsidP="00EE7710">
      <w:r>
        <w:rPr>
          <w:rFonts w:hint="eastAsia"/>
        </w:rPr>
        <w:t>Set the value of Tag 9F01, Tag 5F36 and Tag 9F53 as case required.</w:t>
      </w:r>
    </w:p>
    <w:p w14:paraId="655FD9A5" w14:textId="77777777" w:rsidR="00EE7710" w:rsidRDefault="00EE7710" w:rsidP="00EE7710">
      <w:r>
        <w:rPr>
          <w:rFonts w:hint="eastAsia"/>
        </w:rPr>
        <w:t xml:space="preserve">Example code for Android device </w:t>
      </w:r>
    </w:p>
    <w:p w14:paraId="292D700D" w14:textId="77777777" w:rsidR="00EE7710" w:rsidRDefault="00EE7710" w:rsidP="00EE7710">
      <w:pPr>
        <w:pStyle w:val="APISourceCode"/>
        <w:rPr>
          <w:rFonts w:eastAsiaTheme="minorEastAsia"/>
          <w:i/>
          <w:iCs/>
          <w:lang w:val="en-GB"/>
        </w:rPr>
      </w:pPr>
      <w:r>
        <w:rPr>
          <w:rFonts w:eastAsiaTheme="minorEastAsia" w:hint="eastAsia"/>
        </w:rPr>
        <w:t>//</w:t>
      </w:r>
      <w:r w:rsidRPr="0064348C">
        <w:rPr>
          <w:rFonts w:eastAsiaTheme="minorEastAsia" w:hint="eastAsia"/>
          <w:i/>
          <w:iCs/>
        </w:rPr>
        <w:t xml:space="preserve">Set the Tag in </w:t>
      </w:r>
      <w:proofErr w:type="spellStart"/>
      <w:r w:rsidRPr="0064348C">
        <w:rPr>
          <w:rFonts w:eastAsiaTheme="minorEastAsia"/>
          <w:i/>
          <w:iCs/>
          <w:lang w:val="en-GB"/>
        </w:rPr>
        <w:t>onTransInitBeforeGPO</w:t>
      </w:r>
      <w:proofErr w:type="spellEnd"/>
      <w:r w:rsidRPr="0064348C">
        <w:rPr>
          <w:rFonts w:eastAsiaTheme="minorEastAsia" w:hint="eastAsia"/>
          <w:i/>
          <w:iCs/>
          <w:lang w:val="en-GB"/>
        </w:rPr>
        <w:t xml:space="preserve"> callback</w:t>
      </w:r>
    </w:p>
    <w:p w14:paraId="4F3065C8" w14:textId="77777777" w:rsidR="00EE7710" w:rsidRDefault="00EE7710" w:rsidP="00EE7710">
      <w:pPr>
        <w:pStyle w:val="APISourceCode"/>
        <w:rPr>
          <w:rFonts w:eastAsiaTheme="minorEastAsia"/>
          <w:lang w:val="en-GB"/>
        </w:rPr>
      </w:pPr>
      <w:proofErr w:type="spellStart"/>
      <w:r w:rsidRPr="00353806">
        <w:rPr>
          <w:rFonts w:eastAsiaTheme="minorEastAsia"/>
          <w:lang w:val="en-GB"/>
        </w:rPr>
        <w:t>emvHandler.setTlv</w:t>
      </w:r>
      <w:proofErr w:type="spellEnd"/>
      <w:r w:rsidRPr="00353806">
        <w:rPr>
          <w:rFonts w:eastAsiaTheme="minorEastAsia"/>
          <w:lang w:val="en-GB"/>
        </w:rPr>
        <w:t>(ConvertUtils.hexString2Bytes("5F36"), ConvertUtils.hexString2</w:t>
      </w:r>
      <w:proofErr w:type="gramStart"/>
      <w:r w:rsidRPr="00353806">
        <w:rPr>
          <w:rFonts w:eastAsiaTheme="minorEastAsia"/>
          <w:lang w:val="en-GB"/>
        </w:rPr>
        <w:t>Bytes(</w:t>
      </w:r>
      <w:proofErr w:type="gramEnd"/>
      <w:r w:rsidRPr="00353806">
        <w:rPr>
          <w:rFonts w:eastAsiaTheme="minorEastAsia"/>
          <w:lang w:val="en-GB"/>
        </w:rPr>
        <w:t>"00"));</w:t>
      </w:r>
    </w:p>
    <w:p w14:paraId="0EBD994E" w14:textId="77777777" w:rsidR="00EE7710" w:rsidRDefault="00EE7710" w:rsidP="00EE7710">
      <w:pPr>
        <w:pStyle w:val="APISourceCode"/>
        <w:rPr>
          <w:rFonts w:eastAsiaTheme="minorEastAsia"/>
        </w:rPr>
      </w:pPr>
      <w:proofErr w:type="spellStart"/>
      <w:r w:rsidRPr="00353806">
        <w:t>emvHandler.setTlv</w:t>
      </w:r>
      <w:proofErr w:type="spellEnd"/>
      <w:r w:rsidRPr="00353806">
        <w:t>(ConvertUtils.</w:t>
      </w:r>
      <w:r w:rsidRPr="00353806">
        <w:rPr>
          <w:i/>
          <w:iCs/>
        </w:rPr>
        <w:t>hexString2Bytes</w:t>
      </w:r>
      <w:r w:rsidRPr="00353806">
        <w:t>("9F01"), ConvertUtils.</w:t>
      </w:r>
      <w:r w:rsidRPr="00353806">
        <w:rPr>
          <w:i/>
          <w:iCs/>
        </w:rPr>
        <w:t>hexString2</w:t>
      </w:r>
      <w:proofErr w:type="gramStart"/>
      <w:r w:rsidRPr="00353806">
        <w:rPr>
          <w:i/>
          <w:iCs/>
        </w:rPr>
        <w:t>Bytes</w:t>
      </w:r>
      <w:r w:rsidRPr="00353806">
        <w:t>(</w:t>
      </w:r>
      <w:proofErr w:type="gramEnd"/>
      <w:r w:rsidRPr="00353806">
        <w:t>"000000000000"));</w:t>
      </w:r>
    </w:p>
    <w:p w14:paraId="1AAEEB2D" w14:textId="77777777" w:rsidR="00EE7710" w:rsidRPr="00353806" w:rsidRDefault="00EE7710" w:rsidP="00EE7710">
      <w:pPr>
        <w:pStyle w:val="APISourceCode"/>
        <w:rPr>
          <w:rFonts w:eastAsiaTheme="minorEastAsia"/>
        </w:rPr>
      </w:pPr>
      <w:r>
        <w:rPr>
          <w:rFonts w:eastAsiaTheme="minorEastAsia" w:hint="eastAsia"/>
        </w:rPr>
        <w:t>// Tag 9F53</w:t>
      </w:r>
    </w:p>
    <w:p w14:paraId="4380ECC6" w14:textId="77777777" w:rsidR="00EE7710" w:rsidRPr="00353806" w:rsidRDefault="00EE7710" w:rsidP="00EE7710">
      <w:pPr>
        <w:pStyle w:val="APISourceCode"/>
        <w:rPr>
          <w:rFonts w:eastAsiaTheme="minorEastAsia"/>
        </w:rPr>
      </w:pPr>
      <w:proofErr w:type="spellStart"/>
      <w:r w:rsidRPr="00353806">
        <w:t>emvHandler.setJcbContactlessTIP</w:t>
      </w:r>
      <w:proofErr w:type="spellEnd"/>
      <w:r w:rsidRPr="00353806">
        <w:t>(new byte</w:t>
      </w:r>
      <w:proofErr w:type="gramStart"/>
      <w:r w:rsidRPr="00353806">
        <w:t>[]{</w:t>
      </w:r>
      <w:proofErr w:type="gramEnd"/>
      <w:r w:rsidRPr="00353806">
        <w:t>(byte) 0x</w:t>
      </w:r>
      <w:r>
        <w:rPr>
          <w:rFonts w:eastAsiaTheme="minorEastAsia" w:hint="eastAsia"/>
        </w:rPr>
        <w:t>7</w:t>
      </w:r>
      <w:r w:rsidRPr="00353806">
        <w:t>3, (byte) 0x</w:t>
      </w:r>
      <w:proofErr w:type="gramStart"/>
      <w:r w:rsidRPr="00353806">
        <w:t>00,(</w:t>
      </w:r>
      <w:proofErr w:type="gramEnd"/>
      <w:r w:rsidRPr="00353806">
        <w:t>byte) 0x00});</w:t>
      </w:r>
    </w:p>
    <w:p w14:paraId="44083016" w14:textId="77777777" w:rsidR="00EE7710" w:rsidRPr="00353806" w:rsidRDefault="00EE7710" w:rsidP="00EE7710"/>
    <w:p w14:paraId="271C116D" w14:textId="77777777" w:rsidR="009E656C" w:rsidRPr="00EE7710" w:rsidRDefault="009E656C" w:rsidP="00EE7710"/>
    <w:p w14:paraId="43F68D3C" w14:textId="77777777" w:rsidR="004B27BF" w:rsidRDefault="004B27BF" w:rsidP="00EE7710"/>
    <w:p w14:paraId="252C971C" w14:textId="77777777" w:rsidR="00EE7710" w:rsidRDefault="00EE7710">
      <w:pPr>
        <w:widowControl/>
        <w:spacing w:before="0" w:beforeAutospacing="0" w:after="200" w:afterAutospacing="0" w:line="276" w:lineRule="auto"/>
        <w:jc w:val="left"/>
        <w:rPr>
          <w:rFonts w:eastAsia="Arial Unicode MS" w:cs="Arial"/>
          <w:b/>
          <w:color w:val="auto"/>
          <w:kern w:val="0"/>
          <w:sz w:val="36"/>
          <w:szCs w:val="36"/>
        </w:rPr>
      </w:pPr>
      <w:r>
        <w:br w:type="page"/>
      </w:r>
    </w:p>
    <w:p w14:paraId="361C5D42" w14:textId="6B9DF0D2" w:rsidR="009E656C" w:rsidRDefault="009E656C" w:rsidP="009E656C">
      <w:pPr>
        <w:pStyle w:val="NEXGOHEAD1"/>
        <w:ind w:left="482" w:hanging="482"/>
      </w:pPr>
      <w:bookmarkStart w:id="115" w:name="_Toc219291360"/>
      <w:r>
        <w:rPr>
          <w:rFonts w:hint="eastAsia"/>
        </w:rPr>
        <w:lastRenderedPageBreak/>
        <w:t>UnionPay</w:t>
      </w:r>
      <w:bookmarkEnd w:id="115"/>
    </w:p>
    <w:p w14:paraId="649514E8" w14:textId="54B8B11B" w:rsidR="004B27BF" w:rsidRPr="00D266FE" w:rsidRDefault="004B27BF" w:rsidP="004B27BF">
      <w:pPr>
        <w:pStyle w:val="NEXGOHEAD2"/>
      </w:pPr>
      <w:bookmarkStart w:id="116" w:name="_Toc219291361"/>
      <w:r>
        <w:t xml:space="preserve">Terminal </w:t>
      </w:r>
      <w:r w:rsidR="00696451">
        <w:t>Configuration</w:t>
      </w:r>
      <w:bookmarkEnd w:id="116"/>
    </w:p>
    <w:tbl>
      <w:tblPr>
        <w:tblStyle w:val="a7"/>
        <w:tblW w:w="0" w:type="auto"/>
        <w:tblLook w:val="04A0" w:firstRow="1" w:lastRow="0" w:firstColumn="1" w:lastColumn="0" w:noHBand="0" w:noVBand="1"/>
      </w:tblPr>
      <w:tblGrid>
        <w:gridCol w:w="4871"/>
        <w:gridCol w:w="4865"/>
      </w:tblGrid>
      <w:tr w:rsidR="00EE7710" w14:paraId="2F631F6B" w14:textId="77777777" w:rsidTr="00FF5B40">
        <w:tc>
          <w:tcPr>
            <w:tcW w:w="4998" w:type="dxa"/>
          </w:tcPr>
          <w:p w14:paraId="7AEF0A96" w14:textId="77777777" w:rsidR="00EE7710" w:rsidRPr="00982142" w:rsidRDefault="00EE7710" w:rsidP="00FF5B40">
            <w:pPr>
              <w:rPr>
                <w:rFonts w:eastAsiaTheme="minorEastAsia"/>
              </w:rPr>
            </w:pPr>
            <w:r>
              <w:rPr>
                <w:rFonts w:eastAsiaTheme="minorEastAsia" w:hint="eastAsia"/>
              </w:rPr>
              <w:t>Terminal type</w:t>
            </w:r>
          </w:p>
        </w:tc>
        <w:tc>
          <w:tcPr>
            <w:tcW w:w="4999" w:type="dxa"/>
          </w:tcPr>
          <w:p w14:paraId="3F76107B" w14:textId="77777777" w:rsidR="00EE7710" w:rsidRPr="00982142" w:rsidRDefault="00EE7710" w:rsidP="00FF5B40">
            <w:pPr>
              <w:rPr>
                <w:rFonts w:eastAsiaTheme="minorEastAsia"/>
              </w:rPr>
            </w:pPr>
            <w:r>
              <w:rPr>
                <w:rFonts w:eastAsiaTheme="minorEastAsia" w:hint="eastAsia"/>
              </w:rPr>
              <w:t>POS</w:t>
            </w:r>
          </w:p>
        </w:tc>
      </w:tr>
      <w:tr w:rsidR="00EE7710" w14:paraId="5C2438DF" w14:textId="77777777" w:rsidTr="00FF5B40">
        <w:tc>
          <w:tcPr>
            <w:tcW w:w="4998" w:type="dxa"/>
          </w:tcPr>
          <w:p w14:paraId="08B91275" w14:textId="77777777" w:rsidR="00EE7710" w:rsidRPr="00982142" w:rsidRDefault="00EE7710" w:rsidP="00FF5B40">
            <w:pPr>
              <w:rPr>
                <w:rFonts w:eastAsiaTheme="minorEastAsia"/>
              </w:rPr>
            </w:pPr>
            <w:r>
              <w:rPr>
                <w:rFonts w:eastAsiaTheme="minorEastAsia" w:hint="eastAsia"/>
              </w:rPr>
              <w:t>Terminal capability</w:t>
            </w:r>
          </w:p>
        </w:tc>
        <w:tc>
          <w:tcPr>
            <w:tcW w:w="4999" w:type="dxa"/>
          </w:tcPr>
          <w:p w14:paraId="3F05CA07" w14:textId="77777777" w:rsidR="00EE7710" w:rsidRPr="00982142" w:rsidRDefault="00EE7710" w:rsidP="00FF5B40">
            <w:pPr>
              <w:rPr>
                <w:rFonts w:eastAsiaTheme="minorEastAsia"/>
              </w:rPr>
            </w:pPr>
            <w:r>
              <w:rPr>
                <w:rFonts w:eastAsiaTheme="minorEastAsia"/>
              </w:rPr>
              <w:t>O</w:t>
            </w:r>
            <w:r>
              <w:rPr>
                <w:rFonts w:eastAsiaTheme="minorEastAsia" w:hint="eastAsia"/>
              </w:rPr>
              <w:t xml:space="preserve">ffline </w:t>
            </w:r>
            <w:r>
              <w:rPr>
                <w:rFonts w:eastAsiaTheme="minorEastAsia"/>
              </w:rPr>
              <w:t>with online capability</w:t>
            </w:r>
          </w:p>
        </w:tc>
      </w:tr>
      <w:tr w:rsidR="00EE7710" w14:paraId="11805BB2" w14:textId="77777777" w:rsidTr="00FF5B40">
        <w:tc>
          <w:tcPr>
            <w:tcW w:w="4998" w:type="dxa"/>
          </w:tcPr>
          <w:p w14:paraId="74A6A40A" w14:textId="77777777" w:rsidR="00EE7710" w:rsidRPr="00982142" w:rsidRDefault="00EE7710" w:rsidP="00FF5B40">
            <w:pPr>
              <w:rPr>
                <w:rFonts w:eastAsiaTheme="minorEastAsia"/>
              </w:rPr>
            </w:pPr>
            <w:r>
              <w:rPr>
                <w:rFonts w:eastAsiaTheme="minorEastAsia" w:hint="eastAsia"/>
              </w:rPr>
              <w:t>Online Pin</w:t>
            </w:r>
          </w:p>
        </w:tc>
        <w:tc>
          <w:tcPr>
            <w:tcW w:w="4999" w:type="dxa"/>
          </w:tcPr>
          <w:p w14:paraId="37F01C74" w14:textId="77777777" w:rsidR="00EE7710" w:rsidRPr="00982142" w:rsidRDefault="00EE7710" w:rsidP="00FF5B40">
            <w:pPr>
              <w:rPr>
                <w:rFonts w:eastAsiaTheme="minorEastAsia"/>
              </w:rPr>
            </w:pPr>
            <w:r>
              <w:rPr>
                <w:rFonts w:eastAsiaTheme="minorEastAsia" w:hint="eastAsia"/>
              </w:rPr>
              <w:t>Support</w:t>
            </w:r>
          </w:p>
        </w:tc>
      </w:tr>
      <w:tr w:rsidR="00EE7710" w14:paraId="59E8FA3F" w14:textId="77777777" w:rsidTr="00FF5B40">
        <w:tc>
          <w:tcPr>
            <w:tcW w:w="4998" w:type="dxa"/>
          </w:tcPr>
          <w:p w14:paraId="044A6F12" w14:textId="77777777" w:rsidR="00EE7710" w:rsidRPr="00982142" w:rsidRDefault="00EE7710" w:rsidP="00FF5B40">
            <w:pPr>
              <w:rPr>
                <w:rFonts w:eastAsiaTheme="minorEastAsia"/>
              </w:rPr>
            </w:pPr>
            <w:r>
              <w:rPr>
                <w:rFonts w:eastAsiaTheme="minorEastAsia"/>
              </w:rPr>
              <w:t>S</w:t>
            </w:r>
            <w:r>
              <w:rPr>
                <w:rFonts w:eastAsiaTheme="minorEastAsia" w:hint="eastAsia"/>
              </w:rPr>
              <w:t xml:space="preserve">ignature </w:t>
            </w:r>
          </w:p>
        </w:tc>
        <w:tc>
          <w:tcPr>
            <w:tcW w:w="4999" w:type="dxa"/>
          </w:tcPr>
          <w:p w14:paraId="3693A9E1" w14:textId="77777777" w:rsidR="00EE7710" w:rsidRPr="00982142" w:rsidRDefault="00EE7710" w:rsidP="00FF5B40">
            <w:pPr>
              <w:rPr>
                <w:rFonts w:eastAsiaTheme="minorEastAsia"/>
              </w:rPr>
            </w:pPr>
            <w:r w:rsidRPr="009566DA">
              <w:rPr>
                <w:rFonts w:eastAsiaTheme="minorEastAsia"/>
                <w:color w:val="auto"/>
              </w:rPr>
              <w:t>Support</w:t>
            </w:r>
          </w:p>
        </w:tc>
      </w:tr>
      <w:tr w:rsidR="00EE7710" w:rsidRPr="00982142" w14:paraId="65F5066D" w14:textId="77777777" w:rsidTr="00FF5B40">
        <w:tc>
          <w:tcPr>
            <w:tcW w:w="4998" w:type="dxa"/>
          </w:tcPr>
          <w:p w14:paraId="59D53719" w14:textId="77777777" w:rsidR="00EE7710" w:rsidRPr="00982142" w:rsidRDefault="00EE7710" w:rsidP="00FF5B40">
            <w:pPr>
              <w:rPr>
                <w:rFonts w:eastAsiaTheme="minorEastAsia"/>
              </w:rPr>
            </w:pPr>
            <w:r>
              <w:rPr>
                <w:rFonts w:eastAsiaTheme="minorEastAsia"/>
              </w:rPr>
              <w:t>Terminal PIN Bypass</w:t>
            </w:r>
          </w:p>
        </w:tc>
        <w:tc>
          <w:tcPr>
            <w:tcW w:w="4999" w:type="dxa"/>
          </w:tcPr>
          <w:p w14:paraId="63AFAFB8" w14:textId="77777777" w:rsidR="00EE7710" w:rsidRPr="00982142" w:rsidRDefault="00EE7710" w:rsidP="00FF5B40">
            <w:pPr>
              <w:rPr>
                <w:rFonts w:eastAsiaTheme="minorEastAsia"/>
              </w:rPr>
            </w:pPr>
            <w:r>
              <w:rPr>
                <w:rFonts w:eastAsiaTheme="minorEastAsia" w:hint="eastAsia"/>
              </w:rPr>
              <w:t>Support</w:t>
            </w:r>
          </w:p>
        </w:tc>
      </w:tr>
      <w:tr w:rsidR="00EE7710" w:rsidRPr="00982142" w14:paraId="55C82444" w14:textId="77777777" w:rsidTr="00FF5B40">
        <w:tc>
          <w:tcPr>
            <w:tcW w:w="4998" w:type="dxa"/>
          </w:tcPr>
          <w:p w14:paraId="0404629C" w14:textId="77777777" w:rsidR="00EE7710" w:rsidRPr="00FC204D" w:rsidRDefault="00EE7710" w:rsidP="00FF5B40">
            <w:pPr>
              <w:rPr>
                <w:rFonts w:eastAsiaTheme="minorEastAsia"/>
              </w:rPr>
            </w:pPr>
            <w:r>
              <w:rPr>
                <w:rFonts w:eastAsiaTheme="minorEastAsia" w:hint="eastAsia"/>
              </w:rPr>
              <w:t>T</w:t>
            </w:r>
            <w:r>
              <w:rPr>
                <w:rFonts w:eastAsiaTheme="minorEastAsia"/>
              </w:rPr>
              <w:t>erminal S</w:t>
            </w:r>
            <w:r>
              <w:rPr>
                <w:rFonts w:eastAsiaTheme="minorEastAsia" w:hint="eastAsia"/>
              </w:rPr>
              <w:t>upp</w:t>
            </w:r>
            <w:r>
              <w:rPr>
                <w:rFonts w:eastAsiaTheme="minorEastAsia"/>
              </w:rPr>
              <w:t>ort CDCVM function</w:t>
            </w:r>
          </w:p>
        </w:tc>
        <w:tc>
          <w:tcPr>
            <w:tcW w:w="4999" w:type="dxa"/>
          </w:tcPr>
          <w:p w14:paraId="3747BA70" w14:textId="77777777" w:rsidR="00EE7710" w:rsidRDefault="00EE7710" w:rsidP="00FF5B40">
            <w:r>
              <w:rPr>
                <w:rFonts w:eastAsiaTheme="minorEastAsia" w:hint="eastAsia"/>
              </w:rPr>
              <w:t>Support</w:t>
            </w:r>
          </w:p>
        </w:tc>
      </w:tr>
      <w:tr w:rsidR="00EE7710" w:rsidRPr="00982142" w14:paraId="3FB4BE3D" w14:textId="77777777" w:rsidTr="00FF5B40">
        <w:tc>
          <w:tcPr>
            <w:tcW w:w="4998" w:type="dxa"/>
          </w:tcPr>
          <w:p w14:paraId="7A242CC6" w14:textId="77777777" w:rsidR="00EE7710" w:rsidRPr="00591A6C" w:rsidRDefault="00EE7710" w:rsidP="00FF5B40">
            <w:pPr>
              <w:rPr>
                <w:rFonts w:eastAsiaTheme="minorEastAsia"/>
              </w:rPr>
            </w:pPr>
            <w:r>
              <w:rPr>
                <w:rFonts w:eastAsiaTheme="minorEastAsia" w:hint="eastAsia"/>
              </w:rPr>
              <w:t>Terminal Contactless Floor Limit</w:t>
            </w:r>
          </w:p>
        </w:tc>
        <w:tc>
          <w:tcPr>
            <w:tcW w:w="4999" w:type="dxa"/>
          </w:tcPr>
          <w:p w14:paraId="58D6B398" w14:textId="77777777" w:rsidR="00EE7710" w:rsidRPr="00591A6C" w:rsidRDefault="00EE7710" w:rsidP="00FF5B40">
            <w:pPr>
              <w:rPr>
                <w:rFonts w:eastAsiaTheme="minorEastAsia"/>
              </w:rPr>
            </w:pPr>
            <w:r>
              <w:rPr>
                <w:rFonts w:eastAsiaTheme="minorEastAsia" w:hint="eastAsia"/>
              </w:rPr>
              <w:t>0.00</w:t>
            </w:r>
            <w:r>
              <w:rPr>
                <w:rFonts w:eastAsiaTheme="minorEastAsia"/>
              </w:rPr>
              <w:t xml:space="preserve"> </w:t>
            </w:r>
          </w:p>
        </w:tc>
      </w:tr>
      <w:tr w:rsidR="00EE7710" w:rsidRPr="00982142" w14:paraId="4099F7EA" w14:textId="77777777" w:rsidTr="00FF5B40">
        <w:tc>
          <w:tcPr>
            <w:tcW w:w="4998" w:type="dxa"/>
          </w:tcPr>
          <w:p w14:paraId="13F2F2D8" w14:textId="77777777" w:rsidR="00EE7710" w:rsidRPr="00591A6C" w:rsidRDefault="00EE7710" w:rsidP="00FF5B40">
            <w:pPr>
              <w:rPr>
                <w:rFonts w:eastAsiaTheme="minorEastAsia"/>
              </w:rPr>
            </w:pPr>
            <w:r>
              <w:rPr>
                <w:rFonts w:eastAsiaTheme="minorEastAsia" w:hint="eastAsia"/>
              </w:rPr>
              <w:t>Terminal Contactless</w:t>
            </w:r>
            <w:r>
              <w:rPr>
                <w:rFonts w:eastAsiaTheme="minorEastAsia"/>
              </w:rPr>
              <w:t xml:space="preserve"> CVM Limit</w:t>
            </w:r>
          </w:p>
        </w:tc>
        <w:tc>
          <w:tcPr>
            <w:tcW w:w="4999" w:type="dxa"/>
          </w:tcPr>
          <w:p w14:paraId="6A5B0349" w14:textId="77777777" w:rsidR="00EE7710" w:rsidRPr="00591A6C" w:rsidRDefault="00EE7710" w:rsidP="00FF5B40">
            <w:pPr>
              <w:rPr>
                <w:rFonts w:eastAsiaTheme="minorEastAsia"/>
              </w:rPr>
            </w:pPr>
            <w:r>
              <w:rPr>
                <w:rFonts w:eastAsiaTheme="minorEastAsia"/>
              </w:rPr>
              <w:t>300</w:t>
            </w:r>
            <w:r>
              <w:rPr>
                <w:rFonts w:eastAsiaTheme="minorEastAsia" w:hint="eastAsia"/>
              </w:rPr>
              <w:t>.00</w:t>
            </w:r>
          </w:p>
        </w:tc>
      </w:tr>
      <w:tr w:rsidR="00EE7710" w:rsidRPr="00982142" w14:paraId="40CCCF94" w14:textId="77777777" w:rsidTr="00FF5B40">
        <w:tc>
          <w:tcPr>
            <w:tcW w:w="4998" w:type="dxa"/>
          </w:tcPr>
          <w:p w14:paraId="6DC8912A" w14:textId="77777777" w:rsidR="00EE7710" w:rsidRPr="00591A6C" w:rsidRDefault="00EE7710" w:rsidP="00FF5B40">
            <w:pPr>
              <w:rPr>
                <w:rFonts w:eastAsiaTheme="minorEastAsia"/>
              </w:rPr>
            </w:pPr>
            <w:r>
              <w:rPr>
                <w:rFonts w:eastAsiaTheme="minorEastAsia" w:hint="eastAsia"/>
              </w:rPr>
              <w:t>Terminal Contactless Trans Limit</w:t>
            </w:r>
          </w:p>
        </w:tc>
        <w:tc>
          <w:tcPr>
            <w:tcW w:w="4999" w:type="dxa"/>
          </w:tcPr>
          <w:p w14:paraId="4275EB33" w14:textId="77777777" w:rsidR="00EE7710" w:rsidRPr="00591A6C" w:rsidRDefault="00EE7710" w:rsidP="00FF5B40">
            <w:pPr>
              <w:rPr>
                <w:rFonts w:eastAsiaTheme="minorEastAsia"/>
              </w:rPr>
            </w:pPr>
            <w:r>
              <w:rPr>
                <w:rFonts w:eastAsiaTheme="minorEastAsia"/>
              </w:rPr>
              <w:t>99999</w:t>
            </w:r>
            <w:r>
              <w:rPr>
                <w:rFonts w:eastAsiaTheme="minorEastAsia" w:hint="eastAsia"/>
              </w:rPr>
              <w:t>.</w:t>
            </w:r>
            <w:r>
              <w:rPr>
                <w:rFonts w:eastAsiaTheme="minorEastAsia"/>
              </w:rPr>
              <w:t>99</w:t>
            </w:r>
          </w:p>
        </w:tc>
      </w:tr>
      <w:tr w:rsidR="00EE7710" w:rsidRPr="00982142" w14:paraId="24BF5921" w14:textId="77777777" w:rsidTr="00FF5B40">
        <w:tc>
          <w:tcPr>
            <w:tcW w:w="4998" w:type="dxa"/>
          </w:tcPr>
          <w:p w14:paraId="0C44489F" w14:textId="77777777" w:rsidR="00EE7710" w:rsidRPr="00E2681A" w:rsidRDefault="00EE7710" w:rsidP="00FF5B40">
            <w:pPr>
              <w:rPr>
                <w:rFonts w:eastAsiaTheme="minorEastAsia"/>
              </w:rPr>
            </w:pPr>
            <w:r>
              <w:rPr>
                <w:rFonts w:eastAsiaTheme="minorEastAsia" w:hint="eastAsia"/>
              </w:rPr>
              <w:t>T</w:t>
            </w:r>
            <w:r>
              <w:rPr>
                <w:rFonts w:eastAsiaTheme="minorEastAsia"/>
              </w:rPr>
              <w:t>e</w:t>
            </w:r>
            <w:r>
              <w:rPr>
                <w:rFonts w:eastAsiaTheme="minorEastAsia" w:hint="eastAsia"/>
              </w:rPr>
              <w:t>r</w:t>
            </w:r>
            <w:r>
              <w:rPr>
                <w:rFonts w:eastAsiaTheme="minorEastAsia"/>
              </w:rPr>
              <w:t>minal QPS limit</w:t>
            </w:r>
          </w:p>
        </w:tc>
        <w:tc>
          <w:tcPr>
            <w:tcW w:w="4999" w:type="dxa"/>
          </w:tcPr>
          <w:p w14:paraId="32A2A5CC" w14:textId="77777777" w:rsidR="00EE7710" w:rsidRPr="00E2681A" w:rsidRDefault="00EE7710" w:rsidP="00FF5B40">
            <w:pPr>
              <w:rPr>
                <w:rFonts w:eastAsiaTheme="minorEastAsia"/>
              </w:rPr>
            </w:pPr>
            <w:r>
              <w:rPr>
                <w:rFonts w:eastAsiaTheme="minorEastAsia" w:hint="eastAsia"/>
              </w:rPr>
              <w:t>3</w:t>
            </w:r>
            <w:r>
              <w:rPr>
                <w:rFonts w:eastAsiaTheme="minorEastAsia"/>
              </w:rPr>
              <w:t>00.00</w:t>
            </w:r>
          </w:p>
        </w:tc>
      </w:tr>
    </w:tbl>
    <w:p w14:paraId="6669F0B9" w14:textId="77777777" w:rsidR="00EE7710" w:rsidRPr="00D266FE" w:rsidRDefault="00EE7710" w:rsidP="004B27BF"/>
    <w:p w14:paraId="78B4AD59" w14:textId="77777777" w:rsidR="00EE7710" w:rsidRDefault="00EE7710">
      <w:pPr>
        <w:widowControl/>
        <w:spacing w:before="0" w:beforeAutospacing="0" w:after="200" w:afterAutospacing="0" w:line="276" w:lineRule="auto"/>
        <w:jc w:val="left"/>
        <w:rPr>
          <w:rFonts w:eastAsia="Arial" w:cs="Arial"/>
          <w:b/>
          <w:color w:val="auto"/>
          <w:kern w:val="0"/>
          <w:sz w:val="28"/>
          <w:szCs w:val="28"/>
        </w:rPr>
      </w:pPr>
      <w:r>
        <w:br w:type="page"/>
      </w:r>
    </w:p>
    <w:p w14:paraId="027187A0" w14:textId="5F8B291A" w:rsidR="004B27BF" w:rsidRPr="0005616D" w:rsidRDefault="004B27BF" w:rsidP="004B27BF">
      <w:pPr>
        <w:pStyle w:val="NEXGOHEAD2"/>
      </w:pPr>
      <w:bookmarkStart w:id="117" w:name="_Toc219291362"/>
      <w:r>
        <w:rPr>
          <w:rFonts w:hint="eastAsia"/>
        </w:rPr>
        <w:lastRenderedPageBreak/>
        <w:t xml:space="preserve">Test AID </w:t>
      </w:r>
      <w:r>
        <w:rPr>
          <w:rFonts w:eastAsiaTheme="minorEastAsia" w:hint="eastAsia"/>
        </w:rPr>
        <w:t>&amp;</w:t>
      </w:r>
      <w:r>
        <w:rPr>
          <w:rFonts w:hint="eastAsia"/>
        </w:rPr>
        <w:t xml:space="preserve"> CAPK</w:t>
      </w:r>
      <w:bookmarkEnd w:id="117"/>
    </w:p>
    <w:p w14:paraId="586CC257" w14:textId="77777777" w:rsidR="004B27BF" w:rsidRDefault="004B27BF" w:rsidP="004B27BF">
      <w:pPr>
        <w:pStyle w:val="NEXGOHEAD3"/>
        <w:ind w:left="537" w:hanging="537"/>
      </w:pPr>
      <w:bookmarkStart w:id="118" w:name="_Toc219291363"/>
      <w:r>
        <w:t>AID</w:t>
      </w:r>
      <w:bookmarkEnd w:id="118"/>
    </w:p>
    <w:p w14:paraId="2875F356" w14:textId="77777777" w:rsidR="00EE7710" w:rsidRDefault="00EE7710" w:rsidP="00EE7710">
      <w:r>
        <w:t>AID list:</w:t>
      </w:r>
    </w:p>
    <w:p w14:paraId="5004E775" w14:textId="77777777" w:rsidR="00EE7710" w:rsidRPr="009566DA" w:rsidRDefault="00EE7710" w:rsidP="00EE7710">
      <w:pPr>
        <w:pStyle w:val="APISourceCode"/>
        <w:rPr>
          <w:rFonts w:eastAsiaTheme="minorEastAsia"/>
        </w:rPr>
      </w:pPr>
      <w:r>
        <w:rPr>
          <w:rFonts w:eastAsiaTheme="minorEastAsia" w:hint="eastAsia"/>
        </w:rPr>
        <w:t>A</w:t>
      </w:r>
      <w:r w:rsidRPr="009566DA">
        <w:rPr>
          <w:rFonts w:eastAsiaTheme="minorEastAsia"/>
        </w:rPr>
        <w:t>000000333010101</w:t>
      </w:r>
    </w:p>
    <w:p w14:paraId="67305CB3" w14:textId="77777777" w:rsidR="00EE7710" w:rsidRPr="009566DA" w:rsidRDefault="00EE7710" w:rsidP="00EE7710">
      <w:pPr>
        <w:pStyle w:val="APISourceCode"/>
        <w:rPr>
          <w:rFonts w:eastAsiaTheme="minorEastAsia"/>
        </w:rPr>
      </w:pPr>
      <w:r>
        <w:rPr>
          <w:rFonts w:eastAsiaTheme="minorEastAsia" w:hint="eastAsia"/>
        </w:rPr>
        <w:t>A</w:t>
      </w:r>
      <w:r w:rsidRPr="009566DA">
        <w:rPr>
          <w:rFonts w:eastAsiaTheme="minorEastAsia"/>
        </w:rPr>
        <w:t>000000333010102</w:t>
      </w:r>
    </w:p>
    <w:p w14:paraId="45614021" w14:textId="77777777" w:rsidR="00EE7710" w:rsidRPr="009566DA" w:rsidRDefault="00EE7710" w:rsidP="00EE7710">
      <w:pPr>
        <w:pStyle w:val="APISourceCode"/>
        <w:rPr>
          <w:rFonts w:eastAsiaTheme="minorEastAsia"/>
        </w:rPr>
      </w:pPr>
      <w:r>
        <w:rPr>
          <w:rFonts w:eastAsiaTheme="minorEastAsia" w:hint="eastAsia"/>
        </w:rPr>
        <w:t>A</w:t>
      </w:r>
      <w:r w:rsidRPr="009566DA">
        <w:rPr>
          <w:rFonts w:eastAsiaTheme="minorEastAsia"/>
        </w:rPr>
        <w:t>000000333010103</w:t>
      </w:r>
    </w:p>
    <w:p w14:paraId="3EE60A8E" w14:textId="77777777" w:rsidR="00EE7710" w:rsidRPr="009566DA" w:rsidRDefault="00EE7710" w:rsidP="00EE7710">
      <w:pPr>
        <w:pStyle w:val="APISourceCode"/>
        <w:rPr>
          <w:rFonts w:eastAsiaTheme="minorEastAsia"/>
        </w:rPr>
      </w:pPr>
      <w:r>
        <w:rPr>
          <w:rFonts w:eastAsiaTheme="minorEastAsia" w:hint="eastAsia"/>
        </w:rPr>
        <w:t>A</w:t>
      </w:r>
      <w:r w:rsidRPr="009566DA">
        <w:rPr>
          <w:rFonts w:eastAsiaTheme="minorEastAsia"/>
        </w:rPr>
        <w:t>000000333010106</w:t>
      </w:r>
    </w:p>
    <w:p w14:paraId="1A2FB7E3" w14:textId="77777777" w:rsidR="00EE7710" w:rsidRDefault="00EE7710" w:rsidP="00EE7710">
      <w:r>
        <w:rPr>
          <w:rFonts w:hint="eastAsia"/>
        </w:rPr>
        <w:t>AID detail for source code configuration:</w:t>
      </w:r>
    </w:p>
    <w:p w14:paraId="33AE5230" w14:textId="77777777" w:rsidR="00EE7710" w:rsidRDefault="00EE7710" w:rsidP="00EE7710">
      <w:pPr>
        <w:pStyle w:val="APISourceCode"/>
      </w:pPr>
      <w:r>
        <w:t>{</w:t>
      </w:r>
    </w:p>
    <w:p w14:paraId="4193C34B" w14:textId="77777777" w:rsidR="00EE7710" w:rsidRDefault="00EE7710" w:rsidP="00EE7710">
      <w:pPr>
        <w:pStyle w:val="APISourceCode"/>
      </w:pPr>
      <w:r>
        <w:t xml:space="preserve">  "</w:t>
      </w:r>
      <w:proofErr w:type="spellStart"/>
      <w:r>
        <w:t>ddol</w:t>
      </w:r>
      <w:proofErr w:type="spellEnd"/>
      <w:r>
        <w:t>": "9f3704",</w:t>
      </w:r>
    </w:p>
    <w:p w14:paraId="5CB7F580" w14:textId="77777777" w:rsidR="00EE7710" w:rsidRDefault="00EE7710" w:rsidP="00EE7710">
      <w:pPr>
        <w:pStyle w:val="APISourceCode"/>
      </w:pPr>
      <w:r>
        <w:t xml:space="preserve">  "aid": "a000000333010101",</w:t>
      </w:r>
    </w:p>
    <w:p w14:paraId="185226DD" w14:textId="77777777" w:rsidR="00EE7710" w:rsidRDefault="00EE7710" w:rsidP="00EE7710">
      <w:pPr>
        <w:pStyle w:val="APISourceCode"/>
      </w:pPr>
      <w:r>
        <w:t xml:space="preserve">  "</w:t>
      </w:r>
      <w:proofErr w:type="spellStart"/>
      <w:r>
        <w:t>appVerNum</w:t>
      </w:r>
      <w:proofErr w:type="spellEnd"/>
      <w:r>
        <w:t>": "0020",</w:t>
      </w:r>
    </w:p>
    <w:p w14:paraId="22A9AD53" w14:textId="77777777" w:rsidR="00EE7710" w:rsidRDefault="00EE7710" w:rsidP="00EE7710">
      <w:pPr>
        <w:pStyle w:val="APISourceCode"/>
      </w:pPr>
      <w:r>
        <w:t xml:space="preserve">  "</w:t>
      </w:r>
      <w:proofErr w:type="spellStart"/>
      <w:r>
        <w:t>asi</w:t>
      </w:r>
      <w:proofErr w:type="spellEnd"/>
      <w:r>
        <w:t>": 0,</w:t>
      </w:r>
    </w:p>
    <w:p w14:paraId="626B161A" w14:textId="77777777" w:rsidR="00EE7710" w:rsidRDefault="00EE7710" w:rsidP="00EE7710">
      <w:pPr>
        <w:pStyle w:val="APISourceCode"/>
      </w:pPr>
      <w:r>
        <w:t xml:space="preserve">  "</w:t>
      </w:r>
      <w:proofErr w:type="spellStart"/>
      <w:r>
        <w:t>contactlessCvmLimit</w:t>
      </w:r>
      <w:proofErr w:type="spellEnd"/>
      <w:r>
        <w:t>": 30000,</w:t>
      </w:r>
    </w:p>
    <w:p w14:paraId="413BD231" w14:textId="77777777" w:rsidR="00EE7710" w:rsidRDefault="00EE7710" w:rsidP="00EE7710">
      <w:pPr>
        <w:pStyle w:val="APISourceCode"/>
      </w:pPr>
      <w:r>
        <w:t xml:space="preserve">  "</w:t>
      </w:r>
      <w:proofErr w:type="spellStart"/>
      <w:r>
        <w:t>contactlessFloorLimit</w:t>
      </w:r>
      <w:proofErr w:type="spellEnd"/>
      <w:r>
        <w:t>": 0,</w:t>
      </w:r>
    </w:p>
    <w:p w14:paraId="2EFB671C" w14:textId="77777777" w:rsidR="00EE7710" w:rsidRDefault="00EE7710" w:rsidP="00EE7710">
      <w:pPr>
        <w:pStyle w:val="APISourceCode"/>
      </w:pPr>
      <w:r>
        <w:t xml:space="preserve">  "</w:t>
      </w:r>
      <w:proofErr w:type="spellStart"/>
      <w:r>
        <w:t>contactlessTransLimit</w:t>
      </w:r>
      <w:proofErr w:type="spellEnd"/>
      <w:r>
        <w:t>": 9999999,</w:t>
      </w:r>
    </w:p>
    <w:p w14:paraId="7DAF77AF" w14:textId="77777777" w:rsidR="00EE7710" w:rsidRDefault="00EE7710" w:rsidP="00EE7710">
      <w:pPr>
        <w:pStyle w:val="APISourceCode"/>
      </w:pPr>
      <w:r>
        <w:t xml:space="preserve">  "</w:t>
      </w:r>
      <w:proofErr w:type="spellStart"/>
      <w:r>
        <w:t>floorLimit</w:t>
      </w:r>
      <w:proofErr w:type="spellEnd"/>
      <w:r>
        <w:t>": 0,</w:t>
      </w:r>
    </w:p>
    <w:p w14:paraId="4F8F5E99" w14:textId="77777777" w:rsidR="00EE7710" w:rsidRDefault="00EE7710" w:rsidP="00EE7710">
      <w:pPr>
        <w:pStyle w:val="APISourceCode"/>
      </w:pPr>
      <w:r>
        <w:t xml:space="preserve">  "</w:t>
      </w:r>
      <w:proofErr w:type="spellStart"/>
      <w:r>
        <w:t>maxTargetPercent</w:t>
      </w:r>
      <w:proofErr w:type="spellEnd"/>
      <w:r>
        <w:t>": 0,</w:t>
      </w:r>
    </w:p>
    <w:p w14:paraId="4A2CEE52" w14:textId="77777777" w:rsidR="00EE7710" w:rsidRDefault="00EE7710" w:rsidP="00EE7710">
      <w:pPr>
        <w:pStyle w:val="APISourceCode"/>
      </w:pPr>
      <w:r>
        <w:t xml:space="preserve">  "</w:t>
      </w:r>
      <w:proofErr w:type="spellStart"/>
      <w:r>
        <w:t>onlinePinCap</w:t>
      </w:r>
      <w:proofErr w:type="spellEnd"/>
      <w:r>
        <w:t>": 1,</w:t>
      </w:r>
    </w:p>
    <w:p w14:paraId="38BF985B" w14:textId="77777777" w:rsidR="00EE7710" w:rsidRDefault="00EE7710" w:rsidP="00EE7710">
      <w:pPr>
        <w:pStyle w:val="APISourceCode"/>
      </w:pPr>
      <w:r>
        <w:t xml:space="preserve">  "</w:t>
      </w:r>
      <w:proofErr w:type="spellStart"/>
      <w:r>
        <w:t>tacDefault</w:t>
      </w:r>
      <w:proofErr w:type="spellEnd"/>
      <w:r>
        <w:t>": "084000a800",</w:t>
      </w:r>
    </w:p>
    <w:p w14:paraId="2944A95C" w14:textId="77777777" w:rsidR="00EE7710" w:rsidRDefault="00EE7710" w:rsidP="00EE7710">
      <w:pPr>
        <w:pStyle w:val="APISourceCode"/>
      </w:pPr>
      <w:r>
        <w:t xml:space="preserve">  "</w:t>
      </w:r>
      <w:proofErr w:type="spellStart"/>
      <w:r>
        <w:t>tacDenial</w:t>
      </w:r>
      <w:proofErr w:type="spellEnd"/>
      <w:r>
        <w:t>": "0010000000",</w:t>
      </w:r>
    </w:p>
    <w:p w14:paraId="4A220124" w14:textId="77777777" w:rsidR="00EE7710" w:rsidRDefault="00EE7710" w:rsidP="00EE7710">
      <w:pPr>
        <w:pStyle w:val="APISourceCode"/>
      </w:pPr>
      <w:r>
        <w:t xml:space="preserve">  "</w:t>
      </w:r>
      <w:proofErr w:type="spellStart"/>
      <w:r>
        <w:t>tacOnline</w:t>
      </w:r>
      <w:proofErr w:type="spellEnd"/>
      <w:r>
        <w:t>": "d84004f800",</w:t>
      </w:r>
    </w:p>
    <w:p w14:paraId="1592B04D" w14:textId="77777777" w:rsidR="00EE7710" w:rsidRDefault="00EE7710" w:rsidP="00EE7710">
      <w:pPr>
        <w:pStyle w:val="APISourceCode"/>
      </w:pPr>
      <w:r>
        <w:t xml:space="preserve">  "</w:t>
      </w:r>
      <w:proofErr w:type="spellStart"/>
      <w:r>
        <w:t>targetPercent</w:t>
      </w:r>
      <w:proofErr w:type="spellEnd"/>
      <w:r>
        <w:t>": 0,</w:t>
      </w:r>
    </w:p>
    <w:p w14:paraId="378234DE" w14:textId="77777777" w:rsidR="00EE7710" w:rsidRDefault="00EE7710" w:rsidP="00EE7710">
      <w:pPr>
        <w:pStyle w:val="APISourceCode"/>
      </w:pPr>
      <w:r>
        <w:t xml:space="preserve">  "threshold": 0,</w:t>
      </w:r>
    </w:p>
    <w:p w14:paraId="1932F9A6" w14:textId="77777777" w:rsidR="00EE7710" w:rsidRDefault="00EE7710" w:rsidP="00EE7710">
      <w:pPr>
        <w:pStyle w:val="APISourceCode"/>
      </w:pPr>
      <w:r>
        <w:t xml:space="preserve">  "</w:t>
      </w:r>
      <w:proofErr w:type="spellStart"/>
      <w:r>
        <w:t>transLimit</w:t>
      </w:r>
      <w:proofErr w:type="spellEnd"/>
      <w:r>
        <w:t>": 100000</w:t>
      </w:r>
    </w:p>
    <w:p w14:paraId="53A01657" w14:textId="77777777" w:rsidR="00EE7710" w:rsidRDefault="00EE7710" w:rsidP="00EE7710">
      <w:pPr>
        <w:pStyle w:val="APISourceCode"/>
      </w:pPr>
      <w:r>
        <w:t>}, {</w:t>
      </w:r>
    </w:p>
    <w:p w14:paraId="3F85FAEC" w14:textId="77777777" w:rsidR="00EE7710" w:rsidRDefault="00EE7710" w:rsidP="00EE7710">
      <w:pPr>
        <w:pStyle w:val="APISourceCode"/>
      </w:pPr>
      <w:r>
        <w:t xml:space="preserve">  "</w:t>
      </w:r>
      <w:proofErr w:type="spellStart"/>
      <w:r>
        <w:t>ddol</w:t>
      </w:r>
      <w:proofErr w:type="spellEnd"/>
      <w:r>
        <w:t>": "9f3704",</w:t>
      </w:r>
    </w:p>
    <w:p w14:paraId="11F7F81E" w14:textId="77777777" w:rsidR="00EE7710" w:rsidRDefault="00EE7710" w:rsidP="00EE7710">
      <w:pPr>
        <w:pStyle w:val="APISourceCode"/>
      </w:pPr>
      <w:r>
        <w:t xml:space="preserve">  "aid": "a000000333010102",</w:t>
      </w:r>
    </w:p>
    <w:p w14:paraId="70F65C34" w14:textId="77777777" w:rsidR="00EE7710" w:rsidRDefault="00EE7710" w:rsidP="00EE7710">
      <w:pPr>
        <w:pStyle w:val="APISourceCode"/>
      </w:pPr>
      <w:r>
        <w:t xml:space="preserve">  "</w:t>
      </w:r>
      <w:proofErr w:type="spellStart"/>
      <w:r>
        <w:t>appVerNum</w:t>
      </w:r>
      <w:proofErr w:type="spellEnd"/>
      <w:r>
        <w:t>": "0020",</w:t>
      </w:r>
    </w:p>
    <w:p w14:paraId="363C37C5" w14:textId="77777777" w:rsidR="00EE7710" w:rsidRDefault="00EE7710" w:rsidP="00EE7710">
      <w:pPr>
        <w:pStyle w:val="APISourceCode"/>
      </w:pPr>
      <w:r>
        <w:t xml:space="preserve">  "</w:t>
      </w:r>
      <w:proofErr w:type="spellStart"/>
      <w:r>
        <w:t>asi</w:t>
      </w:r>
      <w:proofErr w:type="spellEnd"/>
      <w:r>
        <w:t>": 0,</w:t>
      </w:r>
    </w:p>
    <w:p w14:paraId="3F34443A" w14:textId="77777777" w:rsidR="00EE7710" w:rsidRDefault="00EE7710" w:rsidP="00EE7710">
      <w:pPr>
        <w:pStyle w:val="APISourceCode"/>
      </w:pPr>
      <w:r>
        <w:t xml:space="preserve">  "</w:t>
      </w:r>
      <w:proofErr w:type="spellStart"/>
      <w:r>
        <w:t>contactlessCvmLimit</w:t>
      </w:r>
      <w:proofErr w:type="spellEnd"/>
      <w:r>
        <w:t>": 30000,</w:t>
      </w:r>
    </w:p>
    <w:p w14:paraId="532A3FBC" w14:textId="77777777" w:rsidR="00EE7710" w:rsidRDefault="00EE7710" w:rsidP="00EE7710">
      <w:pPr>
        <w:pStyle w:val="APISourceCode"/>
      </w:pPr>
      <w:r>
        <w:t xml:space="preserve">  "</w:t>
      </w:r>
      <w:proofErr w:type="spellStart"/>
      <w:r>
        <w:t>contactlessFloorLimit</w:t>
      </w:r>
      <w:proofErr w:type="spellEnd"/>
      <w:r>
        <w:t>": 0,</w:t>
      </w:r>
    </w:p>
    <w:p w14:paraId="16DBE0E6" w14:textId="77777777" w:rsidR="00EE7710" w:rsidRDefault="00EE7710" w:rsidP="00EE7710">
      <w:pPr>
        <w:pStyle w:val="APISourceCode"/>
      </w:pPr>
      <w:r>
        <w:t xml:space="preserve">  "</w:t>
      </w:r>
      <w:proofErr w:type="spellStart"/>
      <w:r>
        <w:t>contactlessTransLimit</w:t>
      </w:r>
      <w:proofErr w:type="spellEnd"/>
      <w:r>
        <w:t>": 9999999,</w:t>
      </w:r>
    </w:p>
    <w:p w14:paraId="0C4F839E" w14:textId="77777777" w:rsidR="00EE7710" w:rsidRDefault="00EE7710" w:rsidP="00EE7710">
      <w:pPr>
        <w:pStyle w:val="APISourceCode"/>
      </w:pPr>
      <w:r>
        <w:t xml:space="preserve">  "</w:t>
      </w:r>
      <w:proofErr w:type="spellStart"/>
      <w:r>
        <w:t>floorLimit</w:t>
      </w:r>
      <w:proofErr w:type="spellEnd"/>
      <w:r>
        <w:t>": 0,</w:t>
      </w:r>
    </w:p>
    <w:p w14:paraId="6178F061" w14:textId="77777777" w:rsidR="00EE7710" w:rsidRDefault="00EE7710" w:rsidP="00EE7710">
      <w:pPr>
        <w:pStyle w:val="APISourceCode"/>
      </w:pPr>
      <w:r>
        <w:t xml:space="preserve">  "</w:t>
      </w:r>
      <w:proofErr w:type="spellStart"/>
      <w:r>
        <w:t>maxTargetPercent</w:t>
      </w:r>
      <w:proofErr w:type="spellEnd"/>
      <w:r>
        <w:t>": 0,</w:t>
      </w:r>
    </w:p>
    <w:p w14:paraId="77AAAAFA" w14:textId="77777777" w:rsidR="00EE7710" w:rsidRDefault="00EE7710" w:rsidP="00EE7710">
      <w:pPr>
        <w:pStyle w:val="APISourceCode"/>
      </w:pPr>
      <w:r>
        <w:t xml:space="preserve">  "</w:t>
      </w:r>
      <w:proofErr w:type="spellStart"/>
      <w:r>
        <w:t>onlinePinCap</w:t>
      </w:r>
      <w:proofErr w:type="spellEnd"/>
      <w:r>
        <w:t>": 1,</w:t>
      </w:r>
    </w:p>
    <w:p w14:paraId="696E2EAE" w14:textId="77777777" w:rsidR="00EE7710" w:rsidRDefault="00EE7710" w:rsidP="00EE7710">
      <w:pPr>
        <w:pStyle w:val="APISourceCode"/>
      </w:pPr>
      <w:r>
        <w:t xml:space="preserve">  "</w:t>
      </w:r>
      <w:proofErr w:type="spellStart"/>
      <w:r>
        <w:t>tacDefault</w:t>
      </w:r>
      <w:proofErr w:type="spellEnd"/>
      <w:r>
        <w:t>": "084000a800",</w:t>
      </w:r>
    </w:p>
    <w:p w14:paraId="4301BEC6" w14:textId="77777777" w:rsidR="00EE7710" w:rsidRDefault="00EE7710" w:rsidP="00EE7710">
      <w:pPr>
        <w:pStyle w:val="APISourceCode"/>
      </w:pPr>
      <w:r>
        <w:t xml:space="preserve">  "</w:t>
      </w:r>
      <w:proofErr w:type="spellStart"/>
      <w:r>
        <w:t>tacDenial</w:t>
      </w:r>
      <w:proofErr w:type="spellEnd"/>
      <w:r>
        <w:t>": "0000000000",</w:t>
      </w:r>
    </w:p>
    <w:p w14:paraId="35008B8B" w14:textId="77777777" w:rsidR="00EE7710" w:rsidRDefault="00EE7710" w:rsidP="00EE7710">
      <w:pPr>
        <w:pStyle w:val="APISourceCode"/>
      </w:pPr>
      <w:r>
        <w:t xml:space="preserve">  "</w:t>
      </w:r>
      <w:proofErr w:type="spellStart"/>
      <w:r>
        <w:t>tacOnline</w:t>
      </w:r>
      <w:proofErr w:type="spellEnd"/>
      <w:r>
        <w:t>": "d84004f800",</w:t>
      </w:r>
    </w:p>
    <w:p w14:paraId="70F636A0" w14:textId="77777777" w:rsidR="00EE7710" w:rsidRDefault="00EE7710" w:rsidP="00EE7710">
      <w:pPr>
        <w:pStyle w:val="APISourceCode"/>
      </w:pPr>
      <w:r>
        <w:lastRenderedPageBreak/>
        <w:t xml:space="preserve">  "</w:t>
      </w:r>
      <w:proofErr w:type="spellStart"/>
      <w:r>
        <w:t>targetPercent</w:t>
      </w:r>
      <w:proofErr w:type="spellEnd"/>
      <w:r>
        <w:t>": 0,</w:t>
      </w:r>
    </w:p>
    <w:p w14:paraId="309A7DE1" w14:textId="77777777" w:rsidR="00EE7710" w:rsidRDefault="00EE7710" w:rsidP="00EE7710">
      <w:pPr>
        <w:pStyle w:val="APISourceCode"/>
      </w:pPr>
      <w:r>
        <w:t xml:space="preserve">  "threshold": 0,</w:t>
      </w:r>
    </w:p>
    <w:p w14:paraId="31DBEDFE" w14:textId="77777777" w:rsidR="00EE7710" w:rsidRDefault="00EE7710" w:rsidP="00EE7710">
      <w:pPr>
        <w:pStyle w:val="APISourceCode"/>
      </w:pPr>
      <w:r>
        <w:t xml:space="preserve">  "</w:t>
      </w:r>
      <w:proofErr w:type="spellStart"/>
      <w:r>
        <w:t>transLimit</w:t>
      </w:r>
      <w:proofErr w:type="spellEnd"/>
      <w:r>
        <w:t>": 100000</w:t>
      </w:r>
    </w:p>
    <w:p w14:paraId="5D45E72A" w14:textId="77777777" w:rsidR="00EE7710" w:rsidRDefault="00EE7710" w:rsidP="00EE7710">
      <w:pPr>
        <w:pStyle w:val="APISourceCode"/>
      </w:pPr>
      <w:r>
        <w:t>}, {</w:t>
      </w:r>
    </w:p>
    <w:p w14:paraId="5DC21172" w14:textId="77777777" w:rsidR="00EE7710" w:rsidRDefault="00EE7710" w:rsidP="00EE7710">
      <w:pPr>
        <w:pStyle w:val="APISourceCode"/>
      </w:pPr>
      <w:r>
        <w:t xml:space="preserve">  "</w:t>
      </w:r>
      <w:proofErr w:type="spellStart"/>
      <w:r>
        <w:t>ddol</w:t>
      </w:r>
      <w:proofErr w:type="spellEnd"/>
      <w:r>
        <w:t>": "9f3704",</w:t>
      </w:r>
    </w:p>
    <w:p w14:paraId="79241E6C" w14:textId="77777777" w:rsidR="00EE7710" w:rsidRDefault="00EE7710" w:rsidP="00EE7710">
      <w:pPr>
        <w:pStyle w:val="APISourceCode"/>
      </w:pPr>
      <w:r>
        <w:t xml:space="preserve">  "aid": "a000000333010103",</w:t>
      </w:r>
    </w:p>
    <w:p w14:paraId="79B01788" w14:textId="77777777" w:rsidR="00EE7710" w:rsidRDefault="00EE7710" w:rsidP="00EE7710">
      <w:pPr>
        <w:pStyle w:val="APISourceCode"/>
      </w:pPr>
      <w:r>
        <w:t xml:space="preserve">  "</w:t>
      </w:r>
      <w:proofErr w:type="spellStart"/>
      <w:r>
        <w:t>appVerNum</w:t>
      </w:r>
      <w:proofErr w:type="spellEnd"/>
      <w:r>
        <w:t>": "0020",</w:t>
      </w:r>
    </w:p>
    <w:p w14:paraId="7383B7CF" w14:textId="77777777" w:rsidR="00EE7710" w:rsidRDefault="00EE7710" w:rsidP="00EE7710">
      <w:pPr>
        <w:pStyle w:val="APISourceCode"/>
      </w:pPr>
      <w:r>
        <w:t xml:space="preserve">  "</w:t>
      </w:r>
      <w:proofErr w:type="spellStart"/>
      <w:r>
        <w:t>asi</w:t>
      </w:r>
      <w:proofErr w:type="spellEnd"/>
      <w:r>
        <w:t>": 0,</w:t>
      </w:r>
    </w:p>
    <w:p w14:paraId="1F2F86B3" w14:textId="77777777" w:rsidR="00EE7710" w:rsidRDefault="00EE7710" w:rsidP="00EE7710">
      <w:pPr>
        <w:pStyle w:val="APISourceCode"/>
      </w:pPr>
      <w:r>
        <w:t xml:space="preserve">  "</w:t>
      </w:r>
      <w:proofErr w:type="spellStart"/>
      <w:r>
        <w:t>contactlessCvmLimit</w:t>
      </w:r>
      <w:proofErr w:type="spellEnd"/>
      <w:r>
        <w:t>": 30000,</w:t>
      </w:r>
    </w:p>
    <w:p w14:paraId="7D4F364C" w14:textId="77777777" w:rsidR="00EE7710" w:rsidRDefault="00EE7710" w:rsidP="00EE7710">
      <w:pPr>
        <w:pStyle w:val="APISourceCode"/>
      </w:pPr>
      <w:r>
        <w:t xml:space="preserve">  "</w:t>
      </w:r>
      <w:proofErr w:type="spellStart"/>
      <w:r>
        <w:t>contactlessFloorLimit</w:t>
      </w:r>
      <w:proofErr w:type="spellEnd"/>
      <w:r>
        <w:t>": 0,</w:t>
      </w:r>
    </w:p>
    <w:p w14:paraId="62E3076E" w14:textId="77777777" w:rsidR="00EE7710" w:rsidRDefault="00EE7710" w:rsidP="00EE7710">
      <w:pPr>
        <w:pStyle w:val="APISourceCode"/>
      </w:pPr>
      <w:r>
        <w:t xml:space="preserve">  "</w:t>
      </w:r>
      <w:proofErr w:type="spellStart"/>
      <w:r>
        <w:t>contactlessTransLimit</w:t>
      </w:r>
      <w:proofErr w:type="spellEnd"/>
      <w:r>
        <w:t>": 9999999,</w:t>
      </w:r>
    </w:p>
    <w:p w14:paraId="3AA0F0AF" w14:textId="77777777" w:rsidR="00EE7710" w:rsidRDefault="00EE7710" w:rsidP="00EE7710">
      <w:pPr>
        <w:pStyle w:val="APISourceCode"/>
      </w:pPr>
      <w:r>
        <w:t xml:space="preserve">  "</w:t>
      </w:r>
      <w:proofErr w:type="spellStart"/>
      <w:r>
        <w:t>floorLimit</w:t>
      </w:r>
      <w:proofErr w:type="spellEnd"/>
      <w:r>
        <w:t>": 0,</w:t>
      </w:r>
    </w:p>
    <w:p w14:paraId="4B3E4EBA" w14:textId="77777777" w:rsidR="00EE7710" w:rsidRDefault="00EE7710" w:rsidP="00EE7710">
      <w:pPr>
        <w:pStyle w:val="APISourceCode"/>
      </w:pPr>
      <w:r>
        <w:t xml:space="preserve">  "</w:t>
      </w:r>
      <w:proofErr w:type="spellStart"/>
      <w:r>
        <w:t>maxTargetPercent</w:t>
      </w:r>
      <w:proofErr w:type="spellEnd"/>
      <w:r>
        <w:t>": 0,</w:t>
      </w:r>
    </w:p>
    <w:p w14:paraId="305F17A7" w14:textId="77777777" w:rsidR="00EE7710" w:rsidRDefault="00EE7710" w:rsidP="00EE7710">
      <w:pPr>
        <w:pStyle w:val="APISourceCode"/>
      </w:pPr>
      <w:r>
        <w:t xml:space="preserve">  "</w:t>
      </w:r>
      <w:proofErr w:type="spellStart"/>
      <w:r>
        <w:t>onlinePinCap</w:t>
      </w:r>
      <w:proofErr w:type="spellEnd"/>
      <w:r>
        <w:t>": 1,</w:t>
      </w:r>
    </w:p>
    <w:p w14:paraId="4B1B3297" w14:textId="77777777" w:rsidR="00EE7710" w:rsidRDefault="00EE7710" w:rsidP="00EE7710">
      <w:pPr>
        <w:pStyle w:val="APISourceCode"/>
      </w:pPr>
      <w:r>
        <w:t xml:space="preserve">  "</w:t>
      </w:r>
      <w:proofErr w:type="spellStart"/>
      <w:r>
        <w:t>tacDefault</w:t>
      </w:r>
      <w:proofErr w:type="spellEnd"/>
      <w:r>
        <w:t>": "084000a800",</w:t>
      </w:r>
    </w:p>
    <w:p w14:paraId="6D70AB49" w14:textId="77777777" w:rsidR="00EE7710" w:rsidRDefault="00EE7710" w:rsidP="00EE7710">
      <w:pPr>
        <w:pStyle w:val="APISourceCode"/>
      </w:pPr>
      <w:r>
        <w:t xml:space="preserve">  "</w:t>
      </w:r>
      <w:proofErr w:type="spellStart"/>
      <w:r>
        <w:t>tacDenial</w:t>
      </w:r>
      <w:proofErr w:type="spellEnd"/>
      <w:r>
        <w:t>": "0010000000",</w:t>
      </w:r>
    </w:p>
    <w:p w14:paraId="166806F5" w14:textId="77777777" w:rsidR="00EE7710" w:rsidRDefault="00EE7710" w:rsidP="00EE7710">
      <w:pPr>
        <w:pStyle w:val="APISourceCode"/>
      </w:pPr>
      <w:r>
        <w:t xml:space="preserve">  "</w:t>
      </w:r>
      <w:proofErr w:type="spellStart"/>
      <w:r>
        <w:t>tacOnline</w:t>
      </w:r>
      <w:proofErr w:type="spellEnd"/>
      <w:r>
        <w:t>": "d84004f800",</w:t>
      </w:r>
    </w:p>
    <w:p w14:paraId="2FDFAD29" w14:textId="77777777" w:rsidR="00EE7710" w:rsidRDefault="00EE7710" w:rsidP="00EE7710">
      <w:pPr>
        <w:pStyle w:val="APISourceCode"/>
      </w:pPr>
      <w:r>
        <w:t xml:space="preserve">  "</w:t>
      </w:r>
      <w:proofErr w:type="spellStart"/>
      <w:r>
        <w:t>targetPercent</w:t>
      </w:r>
      <w:proofErr w:type="spellEnd"/>
      <w:r>
        <w:t>": 0,</w:t>
      </w:r>
    </w:p>
    <w:p w14:paraId="3302D4AA" w14:textId="77777777" w:rsidR="00EE7710" w:rsidRDefault="00EE7710" w:rsidP="00EE7710">
      <w:pPr>
        <w:pStyle w:val="APISourceCode"/>
      </w:pPr>
      <w:r>
        <w:t xml:space="preserve">  "threshold": 0,</w:t>
      </w:r>
    </w:p>
    <w:p w14:paraId="0EA53E46" w14:textId="77777777" w:rsidR="00EE7710" w:rsidRDefault="00EE7710" w:rsidP="00EE7710">
      <w:pPr>
        <w:pStyle w:val="APISourceCode"/>
      </w:pPr>
      <w:r>
        <w:t xml:space="preserve">  "</w:t>
      </w:r>
      <w:proofErr w:type="spellStart"/>
      <w:r>
        <w:t>transLimit</w:t>
      </w:r>
      <w:proofErr w:type="spellEnd"/>
      <w:r>
        <w:t>": 100000</w:t>
      </w:r>
    </w:p>
    <w:p w14:paraId="7452C5F7" w14:textId="77777777" w:rsidR="00EE7710" w:rsidRDefault="00EE7710" w:rsidP="00EE7710">
      <w:pPr>
        <w:pStyle w:val="APISourceCode"/>
      </w:pPr>
      <w:r>
        <w:t>}, {</w:t>
      </w:r>
    </w:p>
    <w:p w14:paraId="268179F6" w14:textId="77777777" w:rsidR="00EE7710" w:rsidRDefault="00EE7710" w:rsidP="00EE7710">
      <w:pPr>
        <w:pStyle w:val="APISourceCode"/>
      </w:pPr>
      <w:r>
        <w:t xml:space="preserve">  "</w:t>
      </w:r>
      <w:proofErr w:type="spellStart"/>
      <w:r>
        <w:t>ddol</w:t>
      </w:r>
      <w:proofErr w:type="spellEnd"/>
      <w:r>
        <w:t>": "9f3704",</w:t>
      </w:r>
    </w:p>
    <w:p w14:paraId="50309521" w14:textId="77777777" w:rsidR="00EE7710" w:rsidRDefault="00EE7710" w:rsidP="00EE7710">
      <w:pPr>
        <w:pStyle w:val="APISourceCode"/>
      </w:pPr>
      <w:r>
        <w:t xml:space="preserve">  "aid": "a000000333010106",</w:t>
      </w:r>
    </w:p>
    <w:p w14:paraId="72D5E6C1" w14:textId="77777777" w:rsidR="00EE7710" w:rsidRDefault="00EE7710" w:rsidP="00EE7710">
      <w:pPr>
        <w:pStyle w:val="APISourceCode"/>
      </w:pPr>
      <w:r>
        <w:t xml:space="preserve">  "</w:t>
      </w:r>
      <w:proofErr w:type="spellStart"/>
      <w:r>
        <w:t>appVerNum</w:t>
      </w:r>
      <w:proofErr w:type="spellEnd"/>
      <w:r>
        <w:t>": "0020",</w:t>
      </w:r>
    </w:p>
    <w:p w14:paraId="13027D2A" w14:textId="77777777" w:rsidR="00EE7710" w:rsidRDefault="00EE7710" w:rsidP="00EE7710">
      <w:pPr>
        <w:pStyle w:val="APISourceCode"/>
      </w:pPr>
      <w:r>
        <w:t xml:space="preserve">  "</w:t>
      </w:r>
      <w:proofErr w:type="spellStart"/>
      <w:r>
        <w:t>asi</w:t>
      </w:r>
      <w:proofErr w:type="spellEnd"/>
      <w:r>
        <w:t>": 0,</w:t>
      </w:r>
    </w:p>
    <w:p w14:paraId="61888242" w14:textId="77777777" w:rsidR="00EE7710" w:rsidRDefault="00EE7710" w:rsidP="00EE7710">
      <w:pPr>
        <w:pStyle w:val="APISourceCode"/>
      </w:pPr>
      <w:r>
        <w:t xml:space="preserve">  "</w:t>
      </w:r>
      <w:proofErr w:type="spellStart"/>
      <w:r>
        <w:t>contactlessCvmLimit</w:t>
      </w:r>
      <w:proofErr w:type="spellEnd"/>
      <w:r>
        <w:t>": 30000,</w:t>
      </w:r>
    </w:p>
    <w:p w14:paraId="4CF9FB30" w14:textId="77777777" w:rsidR="00EE7710" w:rsidRDefault="00EE7710" w:rsidP="00EE7710">
      <w:pPr>
        <w:pStyle w:val="APISourceCode"/>
      </w:pPr>
      <w:r>
        <w:t xml:space="preserve">  "</w:t>
      </w:r>
      <w:proofErr w:type="spellStart"/>
      <w:r>
        <w:t>contactlessFloorLimit</w:t>
      </w:r>
      <w:proofErr w:type="spellEnd"/>
      <w:r>
        <w:t>": 0,</w:t>
      </w:r>
    </w:p>
    <w:p w14:paraId="2D2638C8" w14:textId="77777777" w:rsidR="00EE7710" w:rsidRDefault="00EE7710" w:rsidP="00EE7710">
      <w:pPr>
        <w:pStyle w:val="APISourceCode"/>
      </w:pPr>
      <w:r>
        <w:t xml:space="preserve">  "</w:t>
      </w:r>
      <w:proofErr w:type="spellStart"/>
      <w:r>
        <w:t>contactlessTransLimit</w:t>
      </w:r>
      <w:proofErr w:type="spellEnd"/>
      <w:r>
        <w:t>": 9999999,</w:t>
      </w:r>
    </w:p>
    <w:p w14:paraId="2E5D0A0D" w14:textId="77777777" w:rsidR="00EE7710" w:rsidRDefault="00EE7710" w:rsidP="00EE7710">
      <w:pPr>
        <w:pStyle w:val="APISourceCode"/>
      </w:pPr>
      <w:r>
        <w:t xml:space="preserve">  "</w:t>
      </w:r>
      <w:proofErr w:type="spellStart"/>
      <w:r>
        <w:t>floorLimit</w:t>
      </w:r>
      <w:proofErr w:type="spellEnd"/>
      <w:r>
        <w:t>": 0,</w:t>
      </w:r>
    </w:p>
    <w:p w14:paraId="425773CF" w14:textId="77777777" w:rsidR="00EE7710" w:rsidRDefault="00EE7710" w:rsidP="00EE7710">
      <w:pPr>
        <w:pStyle w:val="APISourceCode"/>
      </w:pPr>
      <w:r>
        <w:t xml:space="preserve">  "</w:t>
      </w:r>
      <w:proofErr w:type="spellStart"/>
      <w:r>
        <w:t>maxTargetPercent</w:t>
      </w:r>
      <w:proofErr w:type="spellEnd"/>
      <w:r>
        <w:t>": 0,</w:t>
      </w:r>
    </w:p>
    <w:p w14:paraId="300292EF" w14:textId="77777777" w:rsidR="00EE7710" w:rsidRDefault="00EE7710" w:rsidP="00EE7710">
      <w:pPr>
        <w:pStyle w:val="APISourceCode"/>
      </w:pPr>
      <w:r>
        <w:t xml:space="preserve">  "</w:t>
      </w:r>
      <w:proofErr w:type="spellStart"/>
      <w:r>
        <w:t>onlinePinCap</w:t>
      </w:r>
      <w:proofErr w:type="spellEnd"/>
      <w:r>
        <w:t>": 1,</w:t>
      </w:r>
    </w:p>
    <w:p w14:paraId="6DCBA048" w14:textId="77777777" w:rsidR="00EE7710" w:rsidRDefault="00EE7710" w:rsidP="00EE7710">
      <w:pPr>
        <w:pStyle w:val="APISourceCode"/>
      </w:pPr>
      <w:r>
        <w:t xml:space="preserve">  "</w:t>
      </w:r>
      <w:proofErr w:type="spellStart"/>
      <w:r>
        <w:t>tacDefault</w:t>
      </w:r>
      <w:proofErr w:type="spellEnd"/>
      <w:r>
        <w:t>": "084000a800",</w:t>
      </w:r>
    </w:p>
    <w:p w14:paraId="37D0D29B" w14:textId="77777777" w:rsidR="00EE7710" w:rsidRDefault="00EE7710" w:rsidP="00EE7710">
      <w:pPr>
        <w:pStyle w:val="APISourceCode"/>
      </w:pPr>
      <w:r>
        <w:t xml:space="preserve">  "</w:t>
      </w:r>
      <w:proofErr w:type="spellStart"/>
      <w:r>
        <w:t>tacDenial</w:t>
      </w:r>
      <w:proofErr w:type="spellEnd"/>
      <w:r>
        <w:t>": "0010000000",</w:t>
      </w:r>
    </w:p>
    <w:p w14:paraId="612C663D" w14:textId="77777777" w:rsidR="00EE7710" w:rsidRDefault="00EE7710" w:rsidP="00EE7710">
      <w:pPr>
        <w:pStyle w:val="APISourceCode"/>
      </w:pPr>
      <w:r>
        <w:t xml:space="preserve">  "</w:t>
      </w:r>
      <w:proofErr w:type="spellStart"/>
      <w:r>
        <w:t>tacOnline</w:t>
      </w:r>
      <w:proofErr w:type="spellEnd"/>
      <w:r>
        <w:t>": "d84004f800",</w:t>
      </w:r>
    </w:p>
    <w:p w14:paraId="7F5B1B81" w14:textId="77777777" w:rsidR="00EE7710" w:rsidRDefault="00EE7710" w:rsidP="00EE7710">
      <w:pPr>
        <w:pStyle w:val="APISourceCode"/>
      </w:pPr>
      <w:r>
        <w:t xml:space="preserve">  "</w:t>
      </w:r>
      <w:proofErr w:type="spellStart"/>
      <w:r>
        <w:t>targetPercent</w:t>
      </w:r>
      <w:proofErr w:type="spellEnd"/>
      <w:r>
        <w:t>": 0,</w:t>
      </w:r>
    </w:p>
    <w:p w14:paraId="653B32E6" w14:textId="77777777" w:rsidR="00EE7710" w:rsidRDefault="00EE7710" w:rsidP="00EE7710">
      <w:pPr>
        <w:pStyle w:val="APISourceCode"/>
      </w:pPr>
      <w:r>
        <w:t xml:space="preserve">  "threshold": 0,</w:t>
      </w:r>
    </w:p>
    <w:p w14:paraId="2B1C9851" w14:textId="77777777" w:rsidR="00EE7710" w:rsidRDefault="00EE7710" w:rsidP="00EE7710">
      <w:pPr>
        <w:pStyle w:val="APISourceCode"/>
      </w:pPr>
      <w:r>
        <w:t xml:space="preserve">  "</w:t>
      </w:r>
      <w:proofErr w:type="spellStart"/>
      <w:r>
        <w:t>transLimit</w:t>
      </w:r>
      <w:proofErr w:type="spellEnd"/>
      <w:r>
        <w:t>": 100000</w:t>
      </w:r>
    </w:p>
    <w:p w14:paraId="030C3173" w14:textId="77777777" w:rsidR="00EE7710" w:rsidRDefault="00EE7710" w:rsidP="00EE7710">
      <w:pPr>
        <w:pStyle w:val="APISourceCode"/>
      </w:pPr>
      <w:r>
        <w:t>},</w:t>
      </w:r>
    </w:p>
    <w:p w14:paraId="5F686CCE" w14:textId="77777777" w:rsidR="004B27BF" w:rsidRPr="00586A2B" w:rsidRDefault="004B27BF" w:rsidP="004B27BF"/>
    <w:p w14:paraId="0F3D38E2" w14:textId="77777777" w:rsidR="00EE7710" w:rsidRDefault="00EE7710">
      <w:pPr>
        <w:widowControl/>
        <w:spacing w:before="0" w:beforeAutospacing="0" w:after="200" w:afterAutospacing="0" w:line="276" w:lineRule="auto"/>
        <w:jc w:val="left"/>
        <w:rPr>
          <w:rFonts w:eastAsia="Arial Unicode MS" w:cs="Arial"/>
          <w:b/>
          <w:color w:val="auto"/>
          <w:kern w:val="0"/>
          <w:sz w:val="24"/>
          <w:szCs w:val="24"/>
        </w:rPr>
      </w:pPr>
      <w:r>
        <w:br w:type="page"/>
      </w:r>
    </w:p>
    <w:p w14:paraId="44230C94" w14:textId="3172769D" w:rsidR="004B27BF" w:rsidRPr="003941C2" w:rsidRDefault="004B27BF" w:rsidP="004B27BF">
      <w:pPr>
        <w:pStyle w:val="NEXGOHEAD3"/>
        <w:ind w:left="537" w:hanging="537"/>
      </w:pPr>
      <w:bookmarkStart w:id="119" w:name="_Toc219291364"/>
      <w:r w:rsidRPr="003941C2">
        <w:lastRenderedPageBreak/>
        <w:t>CAPK</w:t>
      </w:r>
      <w:bookmarkEnd w:id="119"/>
    </w:p>
    <w:p w14:paraId="017B0F88" w14:textId="77777777" w:rsidR="00EE7710" w:rsidRDefault="00EE7710" w:rsidP="00EE7710">
      <w:pPr>
        <w:pStyle w:val="APISourceCode"/>
      </w:pPr>
      <w:r>
        <w:t>{</w:t>
      </w:r>
    </w:p>
    <w:p w14:paraId="690F7A9E" w14:textId="77777777" w:rsidR="00EE7710" w:rsidRDefault="00EE7710" w:rsidP="00EE7710">
      <w:pPr>
        <w:pStyle w:val="APISourceCode"/>
      </w:pPr>
      <w:r>
        <w:t xml:space="preserve">  "</w:t>
      </w:r>
      <w:proofErr w:type="spellStart"/>
      <w:r>
        <w:t>arithInd</w:t>
      </w:r>
      <w:proofErr w:type="spellEnd"/>
      <w:r>
        <w:t>": 1,</w:t>
      </w:r>
    </w:p>
    <w:p w14:paraId="11DFF1AB" w14:textId="77777777" w:rsidR="00EE7710" w:rsidRDefault="00EE7710" w:rsidP="00EE7710">
      <w:pPr>
        <w:pStyle w:val="APISourceCode"/>
      </w:pPr>
      <w:r>
        <w:t xml:space="preserve">  "</w:t>
      </w:r>
      <w:proofErr w:type="spellStart"/>
      <w:r>
        <w:t>capkIdx</w:t>
      </w:r>
      <w:proofErr w:type="spellEnd"/>
      <w:r>
        <w:t>": 8,</w:t>
      </w:r>
    </w:p>
    <w:p w14:paraId="5746EC22" w14:textId="77777777" w:rsidR="00EE7710" w:rsidRDefault="00EE7710" w:rsidP="00EE7710">
      <w:pPr>
        <w:pStyle w:val="APISourceCode"/>
      </w:pPr>
      <w:r>
        <w:t xml:space="preserve">  "</w:t>
      </w:r>
      <w:proofErr w:type="spellStart"/>
      <w:r>
        <w:t>checkSum</w:t>
      </w:r>
      <w:proofErr w:type="spellEnd"/>
      <w:r>
        <w:t>": "ee23b616c95c02652ad18860e48787c079e8e85a",</w:t>
      </w:r>
    </w:p>
    <w:p w14:paraId="56DDCB56" w14:textId="77777777" w:rsidR="00EE7710" w:rsidRDefault="00EE7710" w:rsidP="00EE7710">
      <w:pPr>
        <w:pStyle w:val="APISourceCode"/>
      </w:pPr>
      <w:r>
        <w:t xml:space="preserve">  "</w:t>
      </w:r>
      <w:proofErr w:type="spellStart"/>
      <w:r>
        <w:t>expireDate</w:t>
      </w:r>
      <w:proofErr w:type="spellEnd"/>
      <w:r>
        <w:t>": "20201231",</w:t>
      </w:r>
    </w:p>
    <w:p w14:paraId="15CE8D2B" w14:textId="77777777" w:rsidR="00EE7710" w:rsidRDefault="00EE7710" w:rsidP="00EE7710">
      <w:pPr>
        <w:pStyle w:val="APISourceCode"/>
      </w:pPr>
      <w:r>
        <w:t xml:space="preserve">  "exponent": "03",</w:t>
      </w:r>
    </w:p>
    <w:p w14:paraId="300A65D1" w14:textId="77777777" w:rsidR="00EE7710" w:rsidRDefault="00EE7710" w:rsidP="00EE7710">
      <w:pPr>
        <w:pStyle w:val="APISourceCode"/>
      </w:pPr>
      <w:r>
        <w:t xml:space="preserve">  "</w:t>
      </w:r>
      <w:proofErr w:type="spellStart"/>
      <w:r>
        <w:t>hashInd</w:t>
      </w:r>
      <w:proofErr w:type="spellEnd"/>
      <w:r>
        <w:t>": 1,</w:t>
      </w:r>
    </w:p>
    <w:p w14:paraId="19F0C970" w14:textId="77777777" w:rsidR="00EE7710" w:rsidRDefault="00EE7710" w:rsidP="00EE7710">
      <w:pPr>
        <w:pStyle w:val="APISourceCode"/>
      </w:pPr>
      <w:r>
        <w:t xml:space="preserve">  "modulus": "b61645edfd5498fb246444037a0fa18c0f101ebd8efa54573ce6e6a7fbf63ed21d66340852b0211cf5eef6a1cd989f66af21a8eb19dbd8dbc3706d135363a0d683d046304f5a836bc1bc632821afe7a2f75da3c50ac74c545a754562204137169663cfcc0b06e67e2109eba41bc67ff20cc8ac80d7b6ee1a95465b3b2657533ea56d92d539e5064360ea4850fed2d1bf",</w:t>
      </w:r>
    </w:p>
    <w:p w14:paraId="456C7E3E" w14:textId="77777777" w:rsidR="00EE7710" w:rsidRDefault="00EE7710" w:rsidP="00EE7710">
      <w:pPr>
        <w:pStyle w:val="APISourceCode"/>
      </w:pPr>
      <w:r>
        <w:t xml:space="preserve">  "rid": "a000000333"</w:t>
      </w:r>
    </w:p>
    <w:p w14:paraId="6E33DEF9" w14:textId="77777777" w:rsidR="00EE7710" w:rsidRDefault="00EE7710" w:rsidP="00EE7710">
      <w:pPr>
        <w:pStyle w:val="APISourceCode"/>
      </w:pPr>
      <w:r>
        <w:t>}, {</w:t>
      </w:r>
    </w:p>
    <w:p w14:paraId="56FDD71D" w14:textId="77777777" w:rsidR="00EE7710" w:rsidRDefault="00EE7710" w:rsidP="00EE7710">
      <w:pPr>
        <w:pStyle w:val="APISourceCode"/>
      </w:pPr>
      <w:r>
        <w:t xml:space="preserve">  "</w:t>
      </w:r>
      <w:proofErr w:type="spellStart"/>
      <w:r>
        <w:t>arithInd</w:t>
      </w:r>
      <w:proofErr w:type="spellEnd"/>
      <w:r>
        <w:t>": 1,</w:t>
      </w:r>
    </w:p>
    <w:p w14:paraId="633259A9" w14:textId="77777777" w:rsidR="00EE7710" w:rsidRDefault="00EE7710" w:rsidP="00EE7710">
      <w:pPr>
        <w:pStyle w:val="APISourceCode"/>
      </w:pPr>
      <w:r>
        <w:t xml:space="preserve">  "</w:t>
      </w:r>
      <w:proofErr w:type="spellStart"/>
      <w:r>
        <w:t>capkIdx</w:t>
      </w:r>
      <w:proofErr w:type="spellEnd"/>
      <w:r>
        <w:t>": 2,</w:t>
      </w:r>
    </w:p>
    <w:p w14:paraId="1DA69857" w14:textId="77777777" w:rsidR="00EE7710" w:rsidRDefault="00EE7710" w:rsidP="00EE7710">
      <w:pPr>
        <w:pStyle w:val="APISourceCode"/>
      </w:pPr>
      <w:r>
        <w:t xml:space="preserve">  "</w:t>
      </w:r>
      <w:proofErr w:type="spellStart"/>
      <w:r>
        <w:t>checkSum</w:t>
      </w:r>
      <w:proofErr w:type="spellEnd"/>
      <w:r>
        <w:t>": "03bb335a8549a03b87ab089d006f60852e4b8060",</w:t>
      </w:r>
    </w:p>
    <w:p w14:paraId="1B2F0352" w14:textId="77777777" w:rsidR="00EE7710" w:rsidRDefault="00EE7710" w:rsidP="00EE7710">
      <w:pPr>
        <w:pStyle w:val="APISourceCode"/>
      </w:pPr>
      <w:r>
        <w:t xml:space="preserve">  "</w:t>
      </w:r>
      <w:proofErr w:type="spellStart"/>
      <w:r>
        <w:t>expireDate</w:t>
      </w:r>
      <w:proofErr w:type="spellEnd"/>
      <w:r>
        <w:t>": "20201231",</w:t>
      </w:r>
    </w:p>
    <w:p w14:paraId="759F1FBA" w14:textId="77777777" w:rsidR="00EE7710" w:rsidRDefault="00EE7710" w:rsidP="00EE7710">
      <w:pPr>
        <w:pStyle w:val="APISourceCode"/>
      </w:pPr>
      <w:r>
        <w:t xml:space="preserve">  "exponent": "03",</w:t>
      </w:r>
    </w:p>
    <w:p w14:paraId="74911296" w14:textId="77777777" w:rsidR="00EE7710" w:rsidRDefault="00EE7710" w:rsidP="00EE7710">
      <w:pPr>
        <w:pStyle w:val="APISourceCode"/>
      </w:pPr>
      <w:r>
        <w:t xml:space="preserve">  "</w:t>
      </w:r>
      <w:proofErr w:type="spellStart"/>
      <w:r>
        <w:t>hashInd</w:t>
      </w:r>
      <w:proofErr w:type="spellEnd"/>
      <w:r>
        <w:t>": 1,</w:t>
      </w:r>
    </w:p>
    <w:p w14:paraId="7C82F39C" w14:textId="77777777" w:rsidR="00EE7710" w:rsidRDefault="00EE7710" w:rsidP="00EE7710">
      <w:pPr>
        <w:pStyle w:val="APISourceCode"/>
      </w:pPr>
      <w:r>
        <w:t xml:space="preserve">  "modulus": "a3767abd1b6aa69d7f3fbf28c092de9ed1e658ba5f0909af7a1ccd907373b7210fdeb16287ba8e78e1529f443976fd27f991ec67d95e5f4e96b127cab2396a94d6e45cda44ca4c4867570d6b07542f8d4bf9ff97975db9891515e66f525d2b3cbeb6d662bfb6c3f338e93b02142bfc44173a3764c56aadd202075b26dc2f9f7d7ae74bd7d00fd05ee430032663d27a57",</w:t>
      </w:r>
    </w:p>
    <w:p w14:paraId="46C88FE6" w14:textId="77777777" w:rsidR="00EE7710" w:rsidRDefault="00EE7710" w:rsidP="00EE7710">
      <w:pPr>
        <w:pStyle w:val="APISourceCode"/>
      </w:pPr>
      <w:r>
        <w:t xml:space="preserve">  "rid": "a000000333"</w:t>
      </w:r>
    </w:p>
    <w:p w14:paraId="17453782" w14:textId="77777777" w:rsidR="00EE7710" w:rsidRDefault="00EE7710" w:rsidP="00EE7710">
      <w:pPr>
        <w:pStyle w:val="APISourceCode"/>
      </w:pPr>
      <w:r>
        <w:t>}, {</w:t>
      </w:r>
    </w:p>
    <w:p w14:paraId="556F3E9B" w14:textId="77777777" w:rsidR="00EE7710" w:rsidRDefault="00EE7710" w:rsidP="00EE7710">
      <w:pPr>
        <w:pStyle w:val="APISourceCode"/>
      </w:pPr>
      <w:r>
        <w:t xml:space="preserve">  "</w:t>
      </w:r>
      <w:proofErr w:type="spellStart"/>
      <w:r>
        <w:t>arithInd</w:t>
      </w:r>
      <w:proofErr w:type="spellEnd"/>
      <w:r>
        <w:t>": 1,</w:t>
      </w:r>
    </w:p>
    <w:p w14:paraId="27C1ABFB" w14:textId="77777777" w:rsidR="00EE7710" w:rsidRDefault="00EE7710" w:rsidP="00EE7710">
      <w:pPr>
        <w:pStyle w:val="APISourceCode"/>
      </w:pPr>
      <w:r>
        <w:t xml:space="preserve">  "</w:t>
      </w:r>
      <w:proofErr w:type="spellStart"/>
      <w:r>
        <w:t>capkIdx</w:t>
      </w:r>
      <w:proofErr w:type="spellEnd"/>
      <w:r>
        <w:t>": 3,</w:t>
      </w:r>
    </w:p>
    <w:p w14:paraId="4BEF96B2" w14:textId="77777777" w:rsidR="00EE7710" w:rsidRDefault="00EE7710" w:rsidP="00EE7710">
      <w:pPr>
        <w:pStyle w:val="APISourceCode"/>
      </w:pPr>
      <w:r>
        <w:t xml:space="preserve">  "</w:t>
      </w:r>
      <w:proofErr w:type="spellStart"/>
      <w:r>
        <w:t>checkSum</w:t>
      </w:r>
      <w:proofErr w:type="spellEnd"/>
      <w:r>
        <w:t>": "87f0cd7c0e86f38f89a66f8c47071a8b88586f26",</w:t>
      </w:r>
    </w:p>
    <w:p w14:paraId="417514B0" w14:textId="77777777" w:rsidR="00EE7710" w:rsidRDefault="00EE7710" w:rsidP="00EE7710">
      <w:pPr>
        <w:pStyle w:val="APISourceCode"/>
      </w:pPr>
      <w:r>
        <w:t xml:space="preserve">  "</w:t>
      </w:r>
      <w:proofErr w:type="spellStart"/>
      <w:r>
        <w:t>expireDate</w:t>
      </w:r>
      <w:proofErr w:type="spellEnd"/>
      <w:r>
        <w:t>": "20201231",</w:t>
      </w:r>
    </w:p>
    <w:p w14:paraId="43A77E9A" w14:textId="77777777" w:rsidR="00EE7710" w:rsidRDefault="00EE7710" w:rsidP="00EE7710">
      <w:pPr>
        <w:pStyle w:val="APISourceCode"/>
      </w:pPr>
      <w:r>
        <w:t xml:space="preserve">  "exponent": "03",</w:t>
      </w:r>
    </w:p>
    <w:p w14:paraId="0BB0AB8C" w14:textId="77777777" w:rsidR="00EE7710" w:rsidRDefault="00EE7710" w:rsidP="00EE7710">
      <w:pPr>
        <w:pStyle w:val="APISourceCode"/>
      </w:pPr>
      <w:r>
        <w:t xml:space="preserve">  "</w:t>
      </w:r>
      <w:proofErr w:type="spellStart"/>
      <w:r>
        <w:t>hashInd</w:t>
      </w:r>
      <w:proofErr w:type="spellEnd"/>
      <w:r>
        <w:t>": 1,</w:t>
      </w:r>
    </w:p>
    <w:p w14:paraId="13B1C5EC" w14:textId="77777777" w:rsidR="00EE7710" w:rsidRDefault="00EE7710" w:rsidP="00EE7710">
      <w:pPr>
        <w:pStyle w:val="APISourceCode"/>
      </w:pPr>
      <w:r>
        <w:t xml:space="preserve">  "modulus": "b0627dee87864f9c18c13b9a1f025448bf13c58380c91f4ceba9f9bcb214ff8414e9b59d6aba10f941c7331768f47b2127907d857fa39aaf8ce02045dd01619d689ee731c551159be7eb2d51a372ff56b556e5cb2fde36e23073a44ca215d6c26ca68847b388e39520e0026e62294b557d6470440ca0aefc9438c923aec9b2098d6d3a1af5e8b1de36f4b53040109d89b77cafaf70c26c601abdf59eec0fdc8a99089140cd2e817e335175b03b7aa33d",</w:t>
      </w:r>
    </w:p>
    <w:p w14:paraId="26029AB8" w14:textId="77777777" w:rsidR="00EE7710" w:rsidRDefault="00EE7710" w:rsidP="00EE7710">
      <w:pPr>
        <w:pStyle w:val="APISourceCode"/>
      </w:pPr>
      <w:r>
        <w:t xml:space="preserve">  "rid": "a000000333"</w:t>
      </w:r>
    </w:p>
    <w:p w14:paraId="4CF65039" w14:textId="77777777" w:rsidR="00EE7710" w:rsidRDefault="00EE7710" w:rsidP="00EE7710">
      <w:pPr>
        <w:pStyle w:val="APISourceCode"/>
      </w:pPr>
      <w:r>
        <w:t>}, {</w:t>
      </w:r>
    </w:p>
    <w:p w14:paraId="20706A35" w14:textId="77777777" w:rsidR="00EE7710" w:rsidRDefault="00EE7710" w:rsidP="00EE7710">
      <w:pPr>
        <w:pStyle w:val="APISourceCode"/>
      </w:pPr>
      <w:r>
        <w:t xml:space="preserve">  "</w:t>
      </w:r>
      <w:proofErr w:type="spellStart"/>
      <w:r>
        <w:t>arithInd</w:t>
      </w:r>
      <w:proofErr w:type="spellEnd"/>
      <w:r>
        <w:t>": 1,</w:t>
      </w:r>
    </w:p>
    <w:p w14:paraId="13A74262" w14:textId="77777777" w:rsidR="00EE7710" w:rsidRDefault="00EE7710" w:rsidP="00EE7710">
      <w:pPr>
        <w:pStyle w:val="APISourceCode"/>
      </w:pPr>
      <w:r>
        <w:lastRenderedPageBreak/>
        <w:t xml:space="preserve">  "</w:t>
      </w:r>
      <w:proofErr w:type="spellStart"/>
      <w:r>
        <w:t>capkIdx</w:t>
      </w:r>
      <w:proofErr w:type="spellEnd"/>
      <w:r>
        <w:t>": 4,</w:t>
      </w:r>
    </w:p>
    <w:p w14:paraId="12AA55E3" w14:textId="77777777" w:rsidR="00EE7710" w:rsidRDefault="00EE7710" w:rsidP="00EE7710">
      <w:pPr>
        <w:pStyle w:val="APISourceCode"/>
      </w:pPr>
      <w:r>
        <w:t xml:space="preserve">  "</w:t>
      </w:r>
      <w:proofErr w:type="spellStart"/>
      <w:r>
        <w:t>checkSum</w:t>
      </w:r>
      <w:proofErr w:type="spellEnd"/>
      <w:r>
        <w:t>": "f527081cf371dd7e1fd4fa414a665036e0f5e6e5",</w:t>
      </w:r>
    </w:p>
    <w:p w14:paraId="2BADA65B" w14:textId="77777777" w:rsidR="00EE7710" w:rsidRDefault="00EE7710" w:rsidP="00EE7710">
      <w:pPr>
        <w:pStyle w:val="APISourceCode"/>
      </w:pPr>
      <w:r>
        <w:t xml:space="preserve">  "</w:t>
      </w:r>
      <w:proofErr w:type="spellStart"/>
      <w:r>
        <w:t>expireDate</w:t>
      </w:r>
      <w:proofErr w:type="spellEnd"/>
      <w:r>
        <w:t>": "20201231",</w:t>
      </w:r>
    </w:p>
    <w:p w14:paraId="3FD3B013" w14:textId="77777777" w:rsidR="00EE7710" w:rsidRDefault="00EE7710" w:rsidP="00EE7710">
      <w:pPr>
        <w:pStyle w:val="APISourceCode"/>
      </w:pPr>
      <w:r>
        <w:t xml:space="preserve">  "exponent": "03",</w:t>
      </w:r>
    </w:p>
    <w:p w14:paraId="37169987" w14:textId="77777777" w:rsidR="00EE7710" w:rsidRDefault="00EE7710" w:rsidP="00EE7710">
      <w:pPr>
        <w:pStyle w:val="APISourceCode"/>
      </w:pPr>
      <w:r>
        <w:t xml:space="preserve">  "</w:t>
      </w:r>
      <w:proofErr w:type="spellStart"/>
      <w:r>
        <w:t>hashInd</w:t>
      </w:r>
      <w:proofErr w:type="spellEnd"/>
      <w:r>
        <w:t>": 1,</w:t>
      </w:r>
    </w:p>
    <w:p w14:paraId="790C9499" w14:textId="77777777" w:rsidR="00EE7710" w:rsidRDefault="00EE7710" w:rsidP="00EE7710">
      <w:pPr>
        <w:pStyle w:val="APISourceCode"/>
      </w:pPr>
      <w:r>
        <w:t xml:space="preserve">  "modulus": "bc853e6b5365e89e7ee9317c94b02d0abb0dbd91c05a224a2554aa29ed9fcb9d86eb9ccbb322a57811f86188aac7351c72bd9ef196c5a01acef7a4eb0d2ad63d9e6ac2e7836547cb1595c68bcbafd0f6728760f3a7ca7b97301b7e0220184efc4f653008d93ce098c0d93b45201096d1adff4cf1f9fc02af759da27cd6dfd6d789b099f16f378b6100334e63f3d35f3251a5ec78693731f5233519cdb380f5ab8c0f02728e91d469abd0eae0d93b1cc66ce127b29c7d77441a49d09fca5d6d9762fc74c31bb506c8bae3c79ad6c2578775b95956b5370d1d0519e37906b384736233251e8f09ad79dfbe2c6abfadac8e4d8624318c27daf1",</w:t>
      </w:r>
    </w:p>
    <w:p w14:paraId="72ADB980" w14:textId="77777777" w:rsidR="00EE7710" w:rsidRDefault="00EE7710" w:rsidP="00EE7710">
      <w:pPr>
        <w:pStyle w:val="APISourceCode"/>
      </w:pPr>
      <w:r>
        <w:t xml:space="preserve">  "rid": "a000000333"</w:t>
      </w:r>
    </w:p>
    <w:p w14:paraId="0DB25086" w14:textId="77777777" w:rsidR="00EE7710" w:rsidRDefault="00EE7710" w:rsidP="00EE7710">
      <w:pPr>
        <w:pStyle w:val="APISourceCode"/>
      </w:pPr>
      <w:r>
        <w:t>}, {</w:t>
      </w:r>
    </w:p>
    <w:p w14:paraId="0CC7E340" w14:textId="77777777" w:rsidR="00EE7710" w:rsidRDefault="00EE7710" w:rsidP="00EE7710">
      <w:pPr>
        <w:pStyle w:val="APISourceCode"/>
      </w:pPr>
      <w:r>
        <w:t xml:space="preserve">  "</w:t>
      </w:r>
      <w:proofErr w:type="spellStart"/>
      <w:r>
        <w:t>arithInd</w:t>
      </w:r>
      <w:proofErr w:type="spellEnd"/>
      <w:r>
        <w:t>": 1,</w:t>
      </w:r>
    </w:p>
    <w:p w14:paraId="6B65B50F" w14:textId="77777777" w:rsidR="00EE7710" w:rsidRDefault="00EE7710" w:rsidP="00EE7710">
      <w:pPr>
        <w:pStyle w:val="APISourceCode"/>
      </w:pPr>
      <w:r>
        <w:t xml:space="preserve">  "</w:t>
      </w:r>
      <w:proofErr w:type="spellStart"/>
      <w:r>
        <w:t>capkIdx</w:t>
      </w:r>
      <w:proofErr w:type="spellEnd"/>
      <w:r>
        <w:t>": 128,</w:t>
      </w:r>
    </w:p>
    <w:p w14:paraId="37E00419" w14:textId="77777777" w:rsidR="00EE7710" w:rsidRDefault="00EE7710" w:rsidP="00EE7710">
      <w:pPr>
        <w:pStyle w:val="APISourceCode"/>
      </w:pPr>
      <w:r>
        <w:t xml:space="preserve">  "</w:t>
      </w:r>
      <w:proofErr w:type="spellStart"/>
      <w:r>
        <w:t>checkSum</w:t>
      </w:r>
      <w:proofErr w:type="spellEnd"/>
      <w:r>
        <w:t>": "a5e44bb0e1fa4f96a11709186670d0835057d35e",</w:t>
      </w:r>
    </w:p>
    <w:p w14:paraId="280A1278" w14:textId="77777777" w:rsidR="00EE7710" w:rsidRDefault="00EE7710" w:rsidP="00EE7710">
      <w:pPr>
        <w:pStyle w:val="APISourceCode"/>
      </w:pPr>
      <w:r>
        <w:t xml:space="preserve">  "</w:t>
      </w:r>
      <w:proofErr w:type="spellStart"/>
      <w:r>
        <w:t>expireDate</w:t>
      </w:r>
      <w:proofErr w:type="spellEnd"/>
      <w:r>
        <w:t>": "20201231",</w:t>
      </w:r>
    </w:p>
    <w:p w14:paraId="257341D7" w14:textId="77777777" w:rsidR="00EE7710" w:rsidRDefault="00EE7710" w:rsidP="00EE7710">
      <w:pPr>
        <w:pStyle w:val="APISourceCode"/>
      </w:pPr>
      <w:r>
        <w:t xml:space="preserve">  "exponent": "010001",</w:t>
      </w:r>
    </w:p>
    <w:p w14:paraId="51B18A14" w14:textId="77777777" w:rsidR="00EE7710" w:rsidRDefault="00EE7710" w:rsidP="00EE7710">
      <w:pPr>
        <w:pStyle w:val="APISourceCode"/>
      </w:pPr>
      <w:r>
        <w:t xml:space="preserve">  "</w:t>
      </w:r>
      <w:proofErr w:type="spellStart"/>
      <w:r>
        <w:t>hashInd</w:t>
      </w:r>
      <w:proofErr w:type="spellEnd"/>
      <w:r>
        <w:t>": 1,</w:t>
      </w:r>
    </w:p>
    <w:p w14:paraId="230B0B37" w14:textId="77777777" w:rsidR="00EE7710" w:rsidRDefault="00EE7710" w:rsidP="00EE7710">
      <w:pPr>
        <w:pStyle w:val="APISourceCode"/>
      </w:pPr>
      <w:r>
        <w:t xml:space="preserve">  "modulus": "ccdba686e2efb84ce2ea01209eeb53bef21ab6d353274ff8391d7035d76e2156caedd07510e07dafcacabb7ccb0950ba2f0a3cec313c52ee6cd09ef00401a3d6cc5f68ca5fcd0ac6132141fafd1cfa36a2692d02ddc27eda4cd5bea6ff21913b513ce78bf33e6877aa5b605bc69a534f3777cbed6376ba649c72516a7e16af85",</w:t>
      </w:r>
    </w:p>
    <w:p w14:paraId="79BA10AC" w14:textId="77777777" w:rsidR="00EE7710" w:rsidRDefault="00EE7710" w:rsidP="00EE7710">
      <w:pPr>
        <w:pStyle w:val="APISourceCode"/>
      </w:pPr>
      <w:r>
        <w:t xml:space="preserve">  "rid": "a000000333"</w:t>
      </w:r>
    </w:p>
    <w:p w14:paraId="721E9290" w14:textId="77777777" w:rsidR="00EE7710" w:rsidRDefault="00EE7710" w:rsidP="00EE7710">
      <w:pPr>
        <w:pStyle w:val="APISourceCode"/>
      </w:pPr>
      <w:r>
        <w:t>}, {</w:t>
      </w:r>
    </w:p>
    <w:p w14:paraId="19E996BA" w14:textId="77777777" w:rsidR="00EE7710" w:rsidRDefault="00EE7710" w:rsidP="00EE7710">
      <w:pPr>
        <w:pStyle w:val="APISourceCode"/>
      </w:pPr>
      <w:r>
        <w:t xml:space="preserve">  "</w:t>
      </w:r>
      <w:proofErr w:type="spellStart"/>
      <w:r>
        <w:t>arithInd</w:t>
      </w:r>
      <w:proofErr w:type="spellEnd"/>
      <w:r>
        <w:t>": 1,</w:t>
      </w:r>
    </w:p>
    <w:p w14:paraId="31480D27" w14:textId="77777777" w:rsidR="00EE7710" w:rsidRDefault="00EE7710" w:rsidP="00EE7710">
      <w:pPr>
        <w:pStyle w:val="APISourceCode"/>
      </w:pPr>
      <w:r>
        <w:t xml:space="preserve">  "</w:t>
      </w:r>
      <w:proofErr w:type="spellStart"/>
      <w:r>
        <w:t>capkIdx</w:t>
      </w:r>
      <w:proofErr w:type="spellEnd"/>
      <w:r>
        <w:t>": 9,</w:t>
      </w:r>
    </w:p>
    <w:p w14:paraId="342D51C2" w14:textId="77777777" w:rsidR="00EE7710" w:rsidRDefault="00EE7710" w:rsidP="00EE7710">
      <w:pPr>
        <w:pStyle w:val="APISourceCode"/>
      </w:pPr>
      <w:r>
        <w:t xml:space="preserve">  "</w:t>
      </w:r>
      <w:proofErr w:type="spellStart"/>
      <w:r>
        <w:t>checkSum</w:t>
      </w:r>
      <w:proofErr w:type="spellEnd"/>
      <w:r>
        <w:t>": "a075306eab0045baf72cdd33b3b678779de1f527",</w:t>
      </w:r>
    </w:p>
    <w:p w14:paraId="49A648FB" w14:textId="77777777" w:rsidR="00EE7710" w:rsidRDefault="00EE7710" w:rsidP="00EE7710">
      <w:pPr>
        <w:pStyle w:val="APISourceCode"/>
      </w:pPr>
      <w:r>
        <w:t xml:space="preserve">  "</w:t>
      </w:r>
      <w:proofErr w:type="spellStart"/>
      <w:r>
        <w:t>expireDate</w:t>
      </w:r>
      <w:proofErr w:type="spellEnd"/>
      <w:r>
        <w:t>": "20201231",</w:t>
      </w:r>
    </w:p>
    <w:p w14:paraId="0B4AA64B" w14:textId="77777777" w:rsidR="00EE7710" w:rsidRDefault="00EE7710" w:rsidP="00EE7710">
      <w:pPr>
        <w:pStyle w:val="APISourceCode"/>
      </w:pPr>
      <w:r>
        <w:t xml:space="preserve">  "exponent": "03",</w:t>
      </w:r>
    </w:p>
    <w:p w14:paraId="49DA4E4F" w14:textId="77777777" w:rsidR="00EE7710" w:rsidRDefault="00EE7710" w:rsidP="00EE7710">
      <w:pPr>
        <w:pStyle w:val="APISourceCode"/>
      </w:pPr>
      <w:r>
        <w:t xml:space="preserve">  "</w:t>
      </w:r>
      <w:proofErr w:type="spellStart"/>
      <w:r>
        <w:t>hashInd</w:t>
      </w:r>
      <w:proofErr w:type="spellEnd"/>
      <w:r>
        <w:t>": 1,</w:t>
      </w:r>
    </w:p>
    <w:p w14:paraId="56FAF5FA" w14:textId="77777777" w:rsidR="00EE7710" w:rsidRDefault="00EE7710" w:rsidP="00EE7710">
      <w:pPr>
        <w:pStyle w:val="APISourceCode"/>
      </w:pPr>
      <w:r>
        <w:t xml:space="preserve">  "modulus": "eb374dfc5a96b71d2863875eda2eafb96b1b439d3ece0b1826a2672eeefa7990286776f8bd989a15141a75c384dfc14fef9243aab32707659be9e4797a247c2f0b6d99372f384af62fe23bc54bcdc57a9acd1d5585c303f201ef4e8b806afb809db1a3db1cd112ac884f164a67b99c7d6e5a8a6df1d3cae6d7ed3d5be725b2de4ade23fa679bf4eb15a93d8a6e29c7ffa1a70de2e54f593d908a3bf9ebbd760bbfdc8db8b54497e6c5be0e4a4dac29e5",</w:t>
      </w:r>
    </w:p>
    <w:p w14:paraId="74BB6A62" w14:textId="77777777" w:rsidR="00EE7710" w:rsidRDefault="00EE7710" w:rsidP="00EE7710">
      <w:pPr>
        <w:pStyle w:val="APISourceCode"/>
      </w:pPr>
      <w:r>
        <w:t xml:space="preserve">  "rid": "a000000333"</w:t>
      </w:r>
    </w:p>
    <w:p w14:paraId="54ED2763" w14:textId="77777777" w:rsidR="00EE7710" w:rsidRDefault="00EE7710" w:rsidP="00EE7710">
      <w:pPr>
        <w:pStyle w:val="APISourceCode"/>
      </w:pPr>
      <w:r>
        <w:t>}, {</w:t>
      </w:r>
    </w:p>
    <w:p w14:paraId="290CEF7C" w14:textId="77777777" w:rsidR="00EE7710" w:rsidRDefault="00EE7710" w:rsidP="00EE7710">
      <w:pPr>
        <w:pStyle w:val="APISourceCode"/>
      </w:pPr>
      <w:r>
        <w:t xml:space="preserve">  "</w:t>
      </w:r>
      <w:proofErr w:type="spellStart"/>
      <w:r>
        <w:t>arithInd</w:t>
      </w:r>
      <w:proofErr w:type="spellEnd"/>
      <w:r>
        <w:t>": 1,</w:t>
      </w:r>
    </w:p>
    <w:p w14:paraId="704C3ED0" w14:textId="77777777" w:rsidR="00EE7710" w:rsidRDefault="00EE7710" w:rsidP="00EE7710">
      <w:pPr>
        <w:pStyle w:val="APISourceCode"/>
      </w:pPr>
      <w:r>
        <w:lastRenderedPageBreak/>
        <w:t xml:space="preserve">  "</w:t>
      </w:r>
      <w:proofErr w:type="spellStart"/>
      <w:r>
        <w:t>capkIdx</w:t>
      </w:r>
      <w:proofErr w:type="spellEnd"/>
      <w:r>
        <w:t>": 11,</w:t>
      </w:r>
    </w:p>
    <w:p w14:paraId="38129871" w14:textId="77777777" w:rsidR="00EE7710" w:rsidRDefault="00EE7710" w:rsidP="00EE7710">
      <w:pPr>
        <w:pStyle w:val="APISourceCode"/>
      </w:pPr>
      <w:r>
        <w:t xml:space="preserve">  "</w:t>
      </w:r>
      <w:proofErr w:type="spellStart"/>
      <w:r>
        <w:t>checkSum</w:t>
      </w:r>
      <w:proofErr w:type="spellEnd"/>
      <w:r>
        <w:t>": "bd331f9996a490b33c13441066a09ad3feb5f66c",</w:t>
      </w:r>
    </w:p>
    <w:p w14:paraId="3C6EE9AA" w14:textId="77777777" w:rsidR="00EE7710" w:rsidRDefault="00EE7710" w:rsidP="00EE7710">
      <w:pPr>
        <w:pStyle w:val="APISourceCode"/>
      </w:pPr>
      <w:r>
        <w:t xml:space="preserve">  "</w:t>
      </w:r>
      <w:proofErr w:type="spellStart"/>
      <w:r>
        <w:t>expireDate</w:t>
      </w:r>
      <w:proofErr w:type="spellEnd"/>
      <w:r>
        <w:t>": "20201231",</w:t>
      </w:r>
    </w:p>
    <w:p w14:paraId="0606E498" w14:textId="77777777" w:rsidR="00EE7710" w:rsidRDefault="00EE7710" w:rsidP="00EE7710">
      <w:pPr>
        <w:pStyle w:val="APISourceCode"/>
      </w:pPr>
      <w:r>
        <w:t xml:space="preserve">  "exponent": "03",</w:t>
      </w:r>
    </w:p>
    <w:p w14:paraId="517C59C8" w14:textId="77777777" w:rsidR="00EE7710" w:rsidRDefault="00EE7710" w:rsidP="00EE7710">
      <w:pPr>
        <w:pStyle w:val="APISourceCode"/>
      </w:pPr>
      <w:r>
        <w:t xml:space="preserve">  "</w:t>
      </w:r>
      <w:proofErr w:type="spellStart"/>
      <w:r>
        <w:t>hashInd</w:t>
      </w:r>
      <w:proofErr w:type="spellEnd"/>
      <w:r>
        <w:t>": 1,</w:t>
      </w:r>
    </w:p>
    <w:p w14:paraId="2A8D4133" w14:textId="77777777" w:rsidR="00EE7710" w:rsidRDefault="00EE7710" w:rsidP="00EE7710">
      <w:pPr>
        <w:pStyle w:val="APISourceCode"/>
      </w:pPr>
      <w:r>
        <w:t xml:space="preserve">  "modulus": "cf9fdf46b356378e9af311b0f981b21a1f22f250fb11f55c958709e3c7241918293483289eae688a094c02c344e2999f315a72841f489e24b1ba0056cfab3b479d0e826452375dcdbb67e97ec2aa66f4601d774feaef775accc621bfeb65fb0053fc5f392aa5e1d4c41a4de9ffdfdf1327c4bb874f1f63a599ee3902fe95e729fd78d4234dc7e6cf1ababaa3f6db29b7f05d1d901d2e76a606a8cbffffecbd918fa2d278bdb43b0434f5d45134be1c2781d157d501ff43e5f1c470967cd57ce53b64d82974c8275937c5d8502a1252a8a5d6088a259b694f98648d9af2cb0efd9d943c69f896d49fa39702162acb5af29b90bade005bc157",</w:t>
      </w:r>
    </w:p>
    <w:p w14:paraId="080AF874" w14:textId="77777777" w:rsidR="00EE7710" w:rsidRDefault="00EE7710" w:rsidP="00EE7710">
      <w:pPr>
        <w:pStyle w:val="APISourceCode"/>
      </w:pPr>
      <w:r>
        <w:t xml:space="preserve">  "rid": "a000000333"</w:t>
      </w:r>
    </w:p>
    <w:p w14:paraId="27EA3317" w14:textId="77777777" w:rsidR="00EE7710" w:rsidRDefault="00EE7710" w:rsidP="00EE7710">
      <w:pPr>
        <w:pStyle w:val="APISourceCode"/>
      </w:pPr>
      <w:r>
        <w:t>}, {</w:t>
      </w:r>
    </w:p>
    <w:p w14:paraId="5EB6AEA1" w14:textId="77777777" w:rsidR="00EE7710" w:rsidRDefault="00EE7710" w:rsidP="00EE7710">
      <w:pPr>
        <w:pStyle w:val="APISourceCode"/>
      </w:pPr>
      <w:r>
        <w:t xml:space="preserve">  "</w:t>
      </w:r>
      <w:proofErr w:type="spellStart"/>
      <w:r>
        <w:t>arithInd</w:t>
      </w:r>
      <w:proofErr w:type="spellEnd"/>
      <w:r>
        <w:t>": 1,</w:t>
      </w:r>
    </w:p>
    <w:p w14:paraId="215635F3" w14:textId="77777777" w:rsidR="00EE7710" w:rsidRDefault="00EE7710" w:rsidP="00EE7710">
      <w:pPr>
        <w:pStyle w:val="APISourceCode"/>
      </w:pPr>
      <w:r>
        <w:t xml:space="preserve">  "</w:t>
      </w:r>
      <w:proofErr w:type="spellStart"/>
      <w:r>
        <w:t>capkIdx</w:t>
      </w:r>
      <w:proofErr w:type="spellEnd"/>
      <w:r>
        <w:t>": 36,</w:t>
      </w:r>
    </w:p>
    <w:p w14:paraId="03606E7E" w14:textId="77777777" w:rsidR="00EE7710" w:rsidRDefault="00EE7710" w:rsidP="00EE7710">
      <w:pPr>
        <w:pStyle w:val="APISourceCode"/>
      </w:pPr>
      <w:r>
        <w:t xml:space="preserve">  "</w:t>
      </w:r>
      <w:proofErr w:type="spellStart"/>
      <w:r>
        <w:t>checkSum</w:t>
      </w:r>
      <w:proofErr w:type="spellEnd"/>
      <w:r>
        <w:t>": "e284c81aa9102f7b68ff0c8c74b5fa5a48d0ba59",</w:t>
      </w:r>
    </w:p>
    <w:p w14:paraId="257B88A1" w14:textId="77777777" w:rsidR="00EE7710" w:rsidRDefault="00EE7710" w:rsidP="00EE7710">
      <w:pPr>
        <w:pStyle w:val="APISourceCode"/>
      </w:pPr>
      <w:r>
        <w:t xml:space="preserve">  "</w:t>
      </w:r>
      <w:proofErr w:type="spellStart"/>
      <w:r>
        <w:t>expireDate</w:t>
      </w:r>
      <w:proofErr w:type="spellEnd"/>
      <w:r>
        <w:t>": "20201231",</w:t>
      </w:r>
    </w:p>
    <w:p w14:paraId="0F354C74" w14:textId="77777777" w:rsidR="00EE7710" w:rsidRDefault="00EE7710" w:rsidP="00EE7710">
      <w:pPr>
        <w:pStyle w:val="APISourceCode"/>
      </w:pPr>
      <w:r>
        <w:t xml:space="preserve">  "exponent": "03",</w:t>
      </w:r>
    </w:p>
    <w:p w14:paraId="0AC2A7F4" w14:textId="77777777" w:rsidR="00EE7710" w:rsidRDefault="00EE7710" w:rsidP="00EE7710">
      <w:pPr>
        <w:pStyle w:val="APISourceCode"/>
      </w:pPr>
      <w:r>
        <w:t xml:space="preserve">  "</w:t>
      </w:r>
      <w:proofErr w:type="spellStart"/>
      <w:r>
        <w:t>hashInd</w:t>
      </w:r>
      <w:proofErr w:type="spellEnd"/>
      <w:r>
        <w:t>": 1,</w:t>
      </w:r>
    </w:p>
    <w:p w14:paraId="68B1FCC0" w14:textId="77777777" w:rsidR="00EE7710" w:rsidRDefault="00EE7710" w:rsidP="00EE7710">
      <w:pPr>
        <w:pStyle w:val="APISourceCode"/>
      </w:pPr>
      <w:r>
        <w:t xml:space="preserve">  "modulus": "d7cd44b5c19d27ef8053f8f0adaa6280b1536b26d527c4e5b56b86964070af3be27227ea1eadc3adc9c2c7d476f020f352c5c7458df1f5609dbca7a8c2633c4951505e4b408ba8bb2f5685226299dddef1bcd4ef1f45b1e27213b375bff237746fb30d782e2e3e60e33b49262af573acb3100feca17c8666f57a029c9a6da71625685c1bd7554452b8b6282a3a0f099f",</w:t>
      </w:r>
    </w:p>
    <w:p w14:paraId="0F3A4C09" w14:textId="77777777" w:rsidR="00EE7710" w:rsidRDefault="00EE7710" w:rsidP="00EE7710">
      <w:pPr>
        <w:pStyle w:val="APISourceCode"/>
      </w:pPr>
      <w:r>
        <w:t xml:space="preserve">  "rid": "501649FF20"</w:t>
      </w:r>
    </w:p>
    <w:p w14:paraId="4A83B987" w14:textId="77777777" w:rsidR="00EE7710" w:rsidRDefault="00EE7710" w:rsidP="00EE7710">
      <w:pPr>
        <w:pStyle w:val="APISourceCode"/>
      </w:pPr>
      <w:r>
        <w:t>}, {</w:t>
      </w:r>
    </w:p>
    <w:p w14:paraId="3A715C17" w14:textId="77777777" w:rsidR="00EE7710" w:rsidRDefault="00EE7710" w:rsidP="00EE7710">
      <w:pPr>
        <w:pStyle w:val="APISourceCode"/>
      </w:pPr>
      <w:r>
        <w:t xml:space="preserve">  "</w:t>
      </w:r>
      <w:proofErr w:type="spellStart"/>
      <w:r>
        <w:t>arithInd</w:t>
      </w:r>
      <w:proofErr w:type="spellEnd"/>
      <w:r>
        <w:t>": 1,</w:t>
      </w:r>
    </w:p>
    <w:p w14:paraId="29E6B559" w14:textId="77777777" w:rsidR="00EE7710" w:rsidRDefault="00EE7710" w:rsidP="00EE7710">
      <w:pPr>
        <w:pStyle w:val="APISourceCode"/>
      </w:pPr>
      <w:r>
        <w:t xml:space="preserve">  "</w:t>
      </w:r>
      <w:proofErr w:type="spellStart"/>
      <w:r>
        <w:t>capkIdx</w:t>
      </w:r>
      <w:proofErr w:type="spellEnd"/>
      <w:r>
        <w:t>": 10,</w:t>
      </w:r>
    </w:p>
    <w:p w14:paraId="12C7ECC1" w14:textId="77777777" w:rsidR="00EE7710" w:rsidRDefault="00EE7710" w:rsidP="00EE7710">
      <w:pPr>
        <w:pStyle w:val="APISourceCode"/>
      </w:pPr>
      <w:r>
        <w:t xml:space="preserve">  "</w:t>
      </w:r>
      <w:proofErr w:type="spellStart"/>
      <w:r>
        <w:t>checkSum</w:t>
      </w:r>
      <w:proofErr w:type="spellEnd"/>
      <w:r>
        <w:t>": "C88BE6B2417C4F941C9371EA35A377158767E4E3",</w:t>
      </w:r>
    </w:p>
    <w:p w14:paraId="1AD25E4A" w14:textId="77777777" w:rsidR="00EE7710" w:rsidRDefault="00EE7710" w:rsidP="00EE7710">
      <w:pPr>
        <w:pStyle w:val="APISourceCode"/>
      </w:pPr>
      <w:r>
        <w:t xml:space="preserve">  "</w:t>
      </w:r>
      <w:proofErr w:type="spellStart"/>
      <w:r>
        <w:t>expireDate</w:t>
      </w:r>
      <w:proofErr w:type="spellEnd"/>
      <w:r>
        <w:t>": "20201231",</w:t>
      </w:r>
    </w:p>
    <w:p w14:paraId="1377FCE0" w14:textId="77777777" w:rsidR="00EE7710" w:rsidRDefault="00EE7710" w:rsidP="00EE7710">
      <w:pPr>
        <w:pStyle w:val="APISourceCode"/>
      </w:pPr>
      <w:r>
        <w:t xml:space="preserve">  "exponent": "03",</w:t>
      </w:r>
    </w:p>
    <w:p w14:paraId="7D2CD57E" w14:textId="77777777" w:rsidR="00EE7710" w:rsidRDefault="00EE7710" w:rsidP="00EE7710">
      <w:pPr>
        <w:pStyle w:val="APISourceCode"/>
      </w:pPr>
      <w:r>
        <w:t xml:space="preserve">  "</w:t>
      </w:r>
      <w:proofErr w:type="spellStart"/>
      <w:r>
        <w:t>hashInd</w:t>
      </w:r>
      <w:proofErr w:type="spellEnd"/>
      <w:r>
        <w:t>": 1,</w:t>
      </w:r>
    </w:p>
    <w:p w14:paraId="3C0744D9" w14:textId="77777777" w:rsidR="00EE7710" w:rsidRDefault="00EE7710" w:rsidP="00EE7710">
      <w:pPr>
        <w:pStyle w:val="APISourceCode"/>
      </w:pPr>
      <w:r>
        <w:t xml:space="preserve">  "modulus": "B2AB1B6E9AC55A75ADFD5BBC34490E53C4C3381F34E60E7FAC21CC2B26DD34462B64A6FAE2495ED1DD383B8138BEA100FF9B7A111817E7B9869A9742B19E5C9DAC56F8B8827F11B05A08ECCF9E8D5E85B0F7CFA644EFF3E9B796688F38E006DEB21E101C01028903A06023AC5AAB8635F8E307A53AC742BDCE6A283F585F48EF",</w:t>
      </w:r>
    </w:p>
    <w:p w14:paraId="7DE91F41" w14:textId="77777777" w:rsidR="00EE7710" w:rsidRDefault="00EE7710" w:rsidP="00EE7710">
      <w:pPr>
        <w:pStyle w:val="APISourceCode"/>
      </w:pPr>
      <w:r>
        <w:t xml:space="preserve">  "rid": "a000000333"</w:t>
      </w:r>
    </w:p>
    <w:p w14:paraId="73610C6D" w14:textId="77777777" w:rsidR="00EE7710" w:rsidRPr="003941C2" w:rsidRDefault="00EE7710" w:rsidP="00EE7710">
      <w:pPr>
        <w:pStyle w:val="APISourceCode"/>
      </w:pPr>
      <w:r>
        <w:t>},</w:t>
      </w:r>
    </w:p>
    <w:p w14:paraId="5775337F" w14:textId="2EDB5D6A" w:rsidR="00EE7710" w:rsidRPr="00EE7710" w:rsidRDefault="00EE7710" w:rsidP="004B27BF">
      <w:pPr>
        <w:rPr>
          <w:rFonts w:cs="Arial"/>
        </w:rPr>
      </w:pPr>
      <w:r w:rsidRPr="00EE7710">
        <w:rPr>
          <w:rFonts w:cs="Arial"/>
          <w:b/>
          <w:color w:val="FF0000"/>
        </w:rPr>
        <w:t>Note:</w:t>
      </w:r>
      <w:r w:rsidRPr="00EE7710">
        <w:rPr>
          <w:rFonts w:cs="Arial"/>
          <w:color w:val="FF0000"/>
        </w:rPr>
        <w:t xml:space="preserve"> </w:t>
      </w:r>
      <w:proofErr w:type="spellStart"/>
      <w:r w:rsidRPr="00EE7710">
        <w:rPr>
          <w:rFonts w:cs="Arial"/>
          <w:color w:val="FF0000"/>
        </w:rPr>
        <w:t>CapkIdx</w:t>
      </w:r>
      <w:proofErr w:type="spellEnd"/>
      <w:r w:rsidRPr="00EE7710">
        <w:rPr>
          <w:rFonts w:cs="Arial"/>
          <w:color w:val="FF0000"/>
        </w:rPr>
        <w:t xml:space="preserve"> is int type in above list. For </w:t>
      </w:r>
      <w:proofErr w:type="gramStart"/>
      <w:r w:rsidRPr="00EE7710">
        <w:rPr>
          <w:rFonts w:cs="Arial"/>
          <w:color w:val="FF0000"/>
        </w:rPr>
        <w:t>example</w:t>
      </w:r>
      <w:proofErr w:type="gramEnd"/>
      <w:r w:rsidRPr="00EE7710">
        <w:rPr>
          <w:rFonts w:cs="Arial"/>
          <w:color w:val="FF0000"/>
        </w:rPr>
        <w:t xml:space="preserve"> 239(int) = 0</w:t>
      </w:r>
      <w:proofErr w:type="gramStart"/>
      <w:r w:rsidRPr="00EE7710">
        <w:rPr>
          <w:rFonts w:cs="Arial"/>
          <w:color w:val="FF0000"/>
        </w:rPr>
        <w:t>xEF(</w:t>
      </w:r>
      <w:proofErr w:type="gramEnd"/>
      <w:r w:rsidRPr="00EE7710">
        <w:rPr>
          <w:rFonts w:cs="Arial"/>
          <w:color w:val="FF0000"/>
        </w:rPr>
        <w:t>Hexadecimal)</w:t>
      </w:r>
    </w:p>
    <w:p w14:paraId="37DC09B9" w14:textId="309B67AD" w:rsidR="004B27BF" w:rsidRDefault="004B27BF" w:rsidP="004B27BF">
      <w:pPr>
        <w:pStyle w:val="NEXGOHEAD2"/>
      </w:pPr>
      <w:bookmarkStart w:id="120" w:name="_Toc219291365"/>
      <w:r>
        <w:lastRenderedPageBreak/>
        <w:t>Test cases</w:t>
      </w:r>
      <w:bookmarkEnd w:id="120"/>
    </w:p>
    <w:p w14:paraId="01C12CDF" w14:textId="77777777" w:rsidR="00EE7710" w:rsidRDefault="00EE7710" w:rsidP="00EE7710">
      <w:r>
        <w:t xml:space="preserve">UPI </w:t>
      </w:r>
      <w:proofErr w:type="spellStart"/>
      <w:r>
        <w:t>Quickpass</w:t>
      </w:r>
      <w:proofErr w:type="spellEnd"/>
      <w:r>
        <w:t xml:space="preserve"> need to set the QPS limit, and enable the CDVM function. </w:t>
      </w:r>
    </w:p>
    <w:p w14:paraId="6AE325A6" w14:textId="77777777" w:rsidR="00EE7710" w:rsidRDefault="00EE7710" w:rsidP="00EE7710">
      <w:r>
        <w:t xml:space="preserve">Please set below configuration in the source code before you start the test, you can also refer to </w:t>
      </w:r>
      <w:proofErr w:type="spellStart"/>
      <w:r>
        <w:t>Nexgo</w:t>
      </w:r>
      <w:proofErr w:type="spellEnd"/>
      <w:r>
        <w:t xml:space="preserve"> SDK EMV sample code:</w:t>
      </w:r>
    </w:p>
    <w:p w14:paraId="27284BD1" w14:textId="77777777" w:rsidR="00EE7710" w:rsidRDefault="00EE7710" w:rsidP="00EE7710">
      <w:pPr>
        <w:pStyle w:val="APISourceCode"/>
      </w:pPr>
      <w:proofErr w:type="spellStart"/>
      <w:r>
        <w:t>UnionPayTransDataEntity</w:t>
      </w:r>
      <w:proofErr w:type="spellEnd"/>
      <w:r>
        <w:t xml:space="preserve"> </w:t>
      </w:r>
      <w:proofErr w:type="spellStart"/>
      <w:r>
        <w:t>unionPayTransDataEntity</w:t>
      </w:r>
      <w:proofErr w:type="spellEnd"/>
      <w:r>
        <w:t xml:space="preserve"> = new </w:t>
      </w:r>
      <w:proofErr w:type="spellStart"/>
      <w:proofErr w:type="gramStart"/>
      <w:r>
        <w:t>UnionPayTransDataEntity</w:t>
      </w:r>
      <w:proofErr w:type="spellEnd"/>
      <w:r>
        <w:t>(</w:t>
      </w:r>
      <w:proofErr w:type="gramEnd"/>
      <w:r>
        <w:t>);</w:t>
      </w:r>
    </w:p>
    <w:p w14:paraId="4FF15ABB" w14:textId="77777777" w:rsidR="00EE7710" w:rsidRDefault="00EE7710" w:rsidP="00EE7710">
      <w:pPr>
        <w:pStyle w:val="APISourceCode"/>
      </w:pPr>
      <w:proofErr w:type="spellStart"/>
      <w:r>
        <w:t>unionPayTransDataEntity.setQpbocForGlobal</w:t>
      </w:r>
      <w:proofErr w:type="spellEnd"/>
      <w:r>
        <w:t>(true);</w:t>
      </w:r>
    </w:p>
    <w:p w14:paraId="79328E8C" w14:textId="77777777" w:rsidR="00EE7710" w:rsidRDefault="00EE7710" w:rsidP="00EE7710">
      <w:pPr>
        <w:pStyle w:val="APISourceCode"/>
      </w:pPr>
      <w:proofErr w:type="spellStart"/>
      <w:r>
        <w:t>unionPayTransDataEntity.setSupportCDCVM</w:t>
      </w:r>
      <w:proofErr w:type="spellEnd"/>
      <w:r>
        <w:t>(true);</w:t>
      </w:r>
    </w:p>
    <w:p w14:paraId="2393902A" w14:textId="77777777" w:rsidR="00EE7710" w:rsidRDefault="00EE7710" w:rsidP="00EE7710">
      <w:pPr>
        <w:pStyle w:val="APISourceCode"/>
      </w:pPr>
      <w:proofErr w:type="spellStart"/>
      <w:r>
        <w:t>unionPayTransDataEntity.setSupportContactlessQps</w:t>
      </w:r>
      <w:proofErr w:type="spellEnd"/>
      <w:r>
        <w:t>(true);</w:t>
      </w:r>
    </w:p>
    <w:p w14:paraId="6F0E661C" w14:textId="77777777" w:rsidR="00EE7710" w:rsidRDefault="00EE7710" w:rsidP="00EE7710">
      <w:pPr>
        <w:pStyle w:val="APISourceCode"/>
      </w:pPr>
      <w:proofErr w:type="spellStart"/>
      <w:r>
        <w:t>unionPayTransDataEntity.setContactlessQpsLimit</w:t>
      </w:r>
      <w:proofErr w:type="spellEnd"/>
      <w:r>
        <w:t>("000000030000");</w:t>
      </w:r>
    </w:p>
    <w:p w14:paraId="16702B9F" w14:textId="77777777" w:rsidR="00EE7710" w:rsidRDefault="00EE7710" w:rsidP="00EE7710">
      <w:pPr>
        <w:pStyle w:val="APISourceCode"/>
      </w:pPr>
      <w:proofErr w:type="spellStart"/>
      <w:r>
        <w:t>transData.setUnionPayTransDataEntity</w:t>
      </w:r>
      <w:proofErr w:type="spellEnd"/>
      <w:r>
        <w:t>(</w:t>
      </w:r>
      <w:proofErr w:type="spellStart"/>
      <w:r>
        <w:t>unionPayTransDataEntity</w:t>
      </w:r>
      <w:proofErr w:type="spellEnd"/>
      <w:r>
        <w:t>);</w:t>
      </w:r>
    </w:p>
    <w:p w14:paraId="68463885" w14:textId="77777777" w:rsidR="00EE7710" w:rsidRDefault="00EE7710" w:rsidP="00EE7710">
      <w:pPr>
        <w:pStyle w:val="APISourceCode"/>
        <w:rPr>
          <w:rFonts w:eastAsiaTheme="minorEastAsia"/>
        </w:rPr>
      </w:pPr>
    </w:p>
    <w:p w14:paraId="68F32446" w14:textId="77777777" w:rsidR="00EE7710" w:rsidRPr="00EC69AA" w:rsidRDefault="00EE7710" w:rsidP="00EE7710">
      <w:pPr>
        <w:pStyle w:val="APISourceCode"/>
      </w:pPr>
      <w:r>
        <w:t>emvHandler2.emvProcess(</w:t>
      </w:r>
      <w:proofErr w:type="spellStart"/>
      <w:r>
        <w:t>transData</w:t>
      </w:r>
      <w:proofErr w:type="spellEnd"/>
      <w:r>
        <w:t>, this);</w:t>
      </w:r>
    </w:p>
    <w:p w14:paraId="52C38917" w14:textId="77777777" w:rsidR="00EE7710" w:rsidRPr="00C02307" w:rsidRDefault="00EE7710" w:rsidP="00EE7710">
      <w:pPr>
        <w:pStyle w:val="NEXGOHEAD2"/>
      </w:pPr>
      <w:bookmarkStart w:id="121" w:name="_Toc213935763"/>
      <w:bookmarkStart w:id="122" w:name="_Toc219291366"/>
      <w:r>
        <w:rPr>
          <w:rFonts w:eastAsiaTheme="minorEastAsia" w:hint="eastAsia"/>
        </w:rPr>
        <w:t>Matching Currency</w:t>
      </w:r>
      <w:bookmarkEnd w:id="121"/>
      <w:bookmarkEnd w:id="122"/>
    </w:p>
    <w:p w14:paraId="326F1445" w14:textId="77777777" w:rsidR="00EE7710" w:rsidRDefault="00EE7710" w:rsidP="00EE7710">
      <w:r>
        <w:t>Th</w:t>
      </w:r>
      <w:r>
        <w:rPr>
          <w:rFonts w:hint="eastAsia"/>
        </w:rPr>
        <w:t xml:space="preserve">is </w:t>
      </w:r>
      <w:r>
        <w:t>part test cases need to set the currency code to 0156, please refer below source code.</w:t>
      </w:r>
    </w:p>
    <w:p w14:paraId="6A695788" w14:textId="77777777" w:rsidR="00EE7710" w:rsidRDefault="00EE7710" w:rsidP="00EE7710">
      <w:pPr>
        <w:pStyle w:val="APISourceCode"/>
      </w:pPr>
      <w:proofErr w:type="spellStart"/>
      <w:r>
        <w:t>transData.setCountryCode</w:t>
      </w:r>
      <w:proofErr w:type="spellEnd"/>
      <w:r>
        <w:t>("0156"</w:t>
      </w:r>
      <w:proofErr w:type="gramStart"/>
      <w:r>
        <w:t xml:space="preserve">);   </w:t>
      </w:r>
      <w:proofErr w:type="gramEnd"/>
      <w:r>
        <w:t>//</w:t>
      </w:r>
      <w:proofErr w:type="spellStart"/>
      <w:r>
        <w:t>CountryCode</w:t>
      </w:r>
      <w:proofErr w:type="spellEnd"/>
    </w:p>
    <w:p w14:paraId="664FECA6" w14:textId="77777777" w:rsidR="00EE7710" w:rsidRPr="00C439C1" w:rsidRDefault="00EE7710" w:rsidP="00EE7710">
      <w:pPr>
        <w:pStyle w:val="APISourceCode"/>
      </w:pPr>
      <w:proofErr w:type="spellStart"/>
      <w:r>
        <w:t>transData.setCurrencyCode</w:t>
      </w:r>
      <w:proofErr w:type="spellEnd"/>
      <w:r>
        <w:t>("0156"</w:t>
      </w:r>
      <w:proofErr w:type="gramStart"/>
      <w:r>
        <w:t xml:space="preserve">);   </w:t>
      </w:r>
      <w:proofErr w:type="gramEnd"/>
      <w:r>
        <w:t>//</w:t>
      </w:r>
      <w:proofErr w:type="spellStart"/>
      <w:r>
        <w:t>CurrencyCode</w:t>
      </w:r>
      <w:proofErr w:type="spellEnd"/>
    </w:p>
    <w:p w14:paraId="233679E4" w14:textId="77777777" w:rsidR="00EE7710" w:rsidRDefault="00EE7710" w:rsidP="00EE7710">
      <w:pPr>
        <w:rPr>
          <w:lang w:val="en-GB"/>
        </w:rPr>
      </w:pPr>
    </w:p>
    <w:p w14:paraId="7BEEF4A5" w14:textId="77777777" w:rsidR="00EE7710" w:rsidRDefault="00EE7710" w:rsidP="00EE7710">
      <w:pPr>
        <w:rPr>
          <w:lang w:val="en-GB"/>
        </w:rPr>
      </w:pPr>
    </w:p>
    <w:p w14:paraId="192C4F76" w14:textId="77777777" w:rsidR="00EE7710" w:rsidRDefault="00EE7710" w:rsidP="00EE7710">
      <w:pPr>
        <w:widowControl/>
        <w:spacing w:before="0" w:beforeAutospacing="0" w:after="200" w:afterAutospacing="0" w:line="276" w:lineRule="auto"/>
        <w:jc w:val="left"/>
        <w:rPr>
          <w:rFonts w:eastAsia="Arial" w:cs="Arial"/>
          <w:b/>
          <w:color w:val="auto"/>
          <w:kern w:val="0"/>
          <w:sz w:val="28"/>
          <w:szCs w:val="28"/>
          <w:lang w:val="en-GB"/>
        </w:rPr>
      </w:pPr>
      <w:r>
        <w:rPr>
          <w:lang w:val="en-GB"/>
        </w:rPr>
        <w:br w:type="page"/>
      </w:r>
    </w:p>
    <w:p w14:paraId="53F11C89" w14:textId="77777777" w:rsidR="00EE7710" w:rsidRPr="00A05116" w:rsidRDefault="00EE7710" w:rsidP="00EE7710">
      <w:pPr>
        <w:pStyle w:val="NEXGOHEAD2"/>
        <w:rPr>
          <w:lang w:val="en-GB"/>
        </w:rPr>
      </w:pPr>
      <w:bookmarkStart w:id="123" w:name="_Toc213935764"/>
      <w:bookmarkStart w:id="124" w:name="_Toc219291367"/>
      <w:r>
        <w:rPr>
          <w:rFonts w:hint="eastAsia"/>
          <w:lang w:val="en-GB"/>
        </w:rPr>
        <w:lastRenderedPageBreak/>
        <w:t>Unmatching Currency</w:t>
      </w:r>
      <w:bookmarkEnd w:id="123"/>
      <w:bookmarkEnd w:id="124"/>
    </w:p>
    <w:p w14:paraId="63E09639" w14:textId="77777777" w:rsidR="00EE7710" w:rsidRPr="00A05116" w:rsidRDefault="00EE7710" w:rsidP="00EE7710">
      <w:pPr>
        <w:rPr>
          <w:lang w:val="en-GB"/>
        </w:rPr>
      </w:pPr>
      <w:r w:rsidRPr="00A05116">
        <w:rPr>
          <w:lang w:val="en-GB"/>
        </w:rPr>
        <w:t>Th</w:t>
      </w:r>
      <w:r>
        <w:rPr>
          <w:rFonts w:hint="eastAsia"/>
          <w:lang w:val="en-GB"/>
        </w:rPr>
        <w:t>is</w:t>
      </w:r>
      <w:r w:rsidRPr="00A05116">
        <w:rPr>
          <w:lang w:val="en-GB"/>
        </w:rPr>
        <w:t xml:space="preserve"> part test cases need to set the currency code </w:t>
      </w:r>
      <w:r>
        <w:rPr>
          <w:rFonts w:hint="eastAsia"/>
          <w:lang w:val="en-GB"/>
        </w:rPr>
        <w:t>you want to support, for example 840</w:t>
      </w:r>
      <w:r w:rsidRPr="00A05116">
        <w:rPr>
          <w:lang w:val="en-GB"/>
        </w:rPr>
        <w:t>, please refer below source code.</w:t>
      </w:r>
    </w:p>
    <w:p w14:paraId="39EFFC79" w14:textId="77777777" w:rsidR="00EE7710" w:rsidRPr="00A05116" w:rsidRDefault="00EE7710" w:rsidP="00EE7710">
      <w:pPr>
        <w:pStyle w:val="APISourceCode"/>
        <w:rPr>
          <w:lang w:val="en-GB"/>
        </w:rPr>
      </w:pPr>
      <w:proofErr w:type="spellStart"/>
      <w:r w:rsidRPr="00A05116">
        <w:rPr>
          <w:lang w:val="en-GB"/>
        </w:rPr>
        <w:t>transData.setCountryCode</w:t>
      </w:r>
      <w:proofErr w:type="spellEnd"/>
      <w:r w:rsidRPr="00A05116">
        <w:rPr>
          <w:lang w:val="en-GB"/>
        </w:rPr>
        <w:t>("0840"</w:t>
      </w:r>
      <w:proofErr w:type="gramStart"/>
      <w:r w:rsidRPr="00A05116">
        <w:rPr>
          <w:lang w:val="en-GB"/>
        </w:rPr>
        <w:t xml:space="preserve">);   </w:t>
      </w:r>
      <w:proofErr w:type="gramEnd"/>
      <w:r w:rsidRPr="00A05116">
        <w:rPr>
          <w:lang w:val="en-GB"/>
        </w:rPr>
        <w:t xml:space="preserve"> //</w:t>
      </w:r>
      <w:proofErr w:type="spellStart"/>
      <w:r w:rsidRPr="00A05116">
        <w:rPr>
          <w:lang w:val="en-GB"/>
        </w:rPr>
        <w:t>CountryCode</w:t>
      </w:r>
      <w:proofErr w:type="spellEnd"/>
    </w:p>
    <w:p w14:paraId="46B579C9" w14:textId="77777777" w:rsidR="00EE7710" w:rsidRDefault="00EE7710" w:rsidP="00EE7710">
      <w:pPr>
        <w:pStyle w:val="APISourceCode"/>
        <w:rPr>
          <w:lang w:val="en-GB"/>
        </w:rPr>
      </w:pPr>
      <w:proofErr w:type="spellStart"/>
      <w:r w:rsidRPr="00A05116">
        <w:rPr>
          <w:lang w:val="en-GB"/>
        </w:rPr>
        <w:t>transData.setCurrencyCode</w:t>
      </w:r>
      <w:proofErr w:type="spellEnd"/>
      <w:r w:rsidRPr="00A05116">
        <w:rPr>
          <w:lang w:val="en-GB"/>
        </w:rPr>
        <w:t>("0840"</w:t>
      </w:r>
      <w:proofErr w:type="gramStart"/>
      <w:r w:rsidRPr="00A05116">
        <w:rPr>
          <w:lang w:val="en-GB"/>
        </w:rPr>
        <w:t xml:space="preserve">);   </w:t>
      </w:r>
      <w:proofErr w:type="gramEnd"/>
      <w:r w:rsidRPr="00A05116">
        <w:rPr>
          <w:lang w:val="en-GB"/>
        </w:rPr>
        <w:t xml:space="preserve"> //</w:t>
      </w:r>
      <w:proofErr w:type="spellStart"/>
      <w:r w:rsidRPr="00A05116">
        <w:rPr>
          <w:lang w:val="en-GB"/>
        </w:rPr>
        <w:t>CurrencyCode</w:t>
      </w:r>
      <w:proofErr w:type="spellEnd"/>
    </w:p>
    <w:p w14:paraId="51F16E2C" w14:textId="77777777" w:rsidR="009E656C" w:rsidRPr="00EE7710" w:rsidRDefault="009E656C" w:rsidP="00EE7710">
      <w:pPr>
        <w:rPr>
          <w:lang w:val="en-GB"/>
        </w:rPr>
      </w:pPr>
    </w:p>
    <w:sectPr w:rsidR="009E656C" w:rsidRPr="00EE7710" w:rsidSect="00B563BC">
      <w:pgSz w:w="11906" w:h="16838"/>
      <w:pgMar w:top="1440" w:right="1080" w:bottom="1440" w:left="1080"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F79F3" w14:textId="77777777" w:rsidR="006357D4" w:rsidRDefault="006357D4" w:rsidP="00821494">
      <w:pPr>
        <w:spacing w:before="0" w:after="0"/>
      </w:pPr>
      <w:r>
        <w:separator/>
      </w:r>
    </w:p>
  </w:endnote>
  <w:endnote w:type="continuationSeparator" w:id="0">
    <w:p w14:paraId="63D3D5C0" w14:textId="77777777" w:rsidR="006357D4" w:rsidRDefault="006357D4" w:rsidP="008214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3F192" w14:textId="77777777" w:rsidR="00081E99" w:rsidRPr="00A76964" w:rsidRDefault="00B563BC" w:rsidP="00FB0297">
    <w:pPr>
      <w:pBdr>
        <w:top w:val="single" w:sz="24" w:space="1" w:color="A6A6A6" w:themeColor="background1" w:themeShade="A6"/>
      </w:pBdr>
    </w:pPr>
    <w:r>
      <w:t xml:space="preserve">Page </w:t>
    </w:r>
    <w:r>
      <w:fldChar w:fldCharType="begin"/>
    </w:r>
    <w:r>
      <w:instrText xml:space="preserve"> PAGE  \* Arabic  \* MERGEFORMAT </w:instrText>
    </w:r>
    <w:r>
      <w:fldChar w:fldCharType="separate"/>
    </w:r>
    <w:r w:rsidR="004B0BCB">
      <w:rPr>
        <w:noProof/>
      </w:rPr>
      <w:t>6</w:t>
    </w:r>
    <w:r>
      <w:fldChar w:fldCharType="end"/>
    </w:r>
    <w:r w:rsidR="00081E99">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D9D88" w14:textId="77777777" w:rsidR="00140867" w:rsidRPr="00E26F29" w:rsidRDefault="00E26F29" w:rsidP="00E26F29">
    <w:pPr>
      <w:pBdr>
        <w:top w:val="single" w:sz="24" w:space="1" w:color="A6A6A6" w:themeColor="background1" w:themeShade="A6"/>
      </w:pBdr>
    </w:pPr>
    <w:r w:rsidRPr="00E26F29">
      <w:t>This specification is proprietary</w:t>
    </w:r>
    <w:r>
      <w:t xml:space="preserve"> and confidential to NEXGO </w:t>
    </w:r>
    <w:r w:rsidRPr="00E26F29">
      <w:t>and may not be published or disclosed in whole or in part wit</w:t>
    </w:r>
    <w:r>
      <w:t>hout prior permission of NEXGO.</w:t>
    </w:r>
    <w:r w:rsidR="00E50694">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635C5" w14:textId="77777777" w:rsidR="006357D4" w:rsidRDefault="006357D4" w:rsidP="00821494">
      <w:pPr>
        <w:spacing w:before="0" w:after="0"/>
      </w:pPr>
      <w:r>
        <w:separator/>
      </w:r>
    </w:p>
  </w:footnote>
  <w:footnote w:type="continuationSeparator" w:id="0">
    <w:p w14:paraId="4FC19E37" w14:textId="77777777" w:rsidR="006357D4" w:rsidRDefault="006357D4" w:rsidP="0082149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43F" w14:textId="77777777" w:rsidR="009571D1" w:rsidRDefault="00000000">
    <w:pPr>
      <w:pStyle w:val="a5"/>
    </w:pPr>
    <w:r>
      <w:rPr>
        <w:noProof/>
      </w:rPr>
      <w:pict w14:anchorId="5A0C9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00279822" o:spid="_x0000_s1029" type="#_x0000_t75" style="position:absolute;left:0;text-align:left;margin-left:0;margin-top:0;width:487.15pt;height:103.85pt;z-index:-251649024;mso-position-horizontal:center;mso-position-horizontal-relative:margin;mso-position-vertical:center;mso-position-vertical-relative:margin" o:allowincell="f">
          <v:imagedata r:id="rId1" o:title="12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64A08" w14:textId="5E0CEDBE" w:rsidR="00081E99" w:rsidRDefault="00000000" w:rsidP="006D796B">
    <w:pPr>
      <w:pStyle w:val="a5"/>
      <w:pBdr>
        <w:bottom w:val="none" w:sz="0" w:space="0" w:color="auto"/>
      </w:pBdr>
      <w:tabs>
        <w:tab w:val="left" w:pos="2064"/>
      </w:tabs>
      <w:spacing w:before="240" w:beforeAutospacing="0" w:after="0" w:afterAutospacing="0"/>
      <w:ind w:leftChars="100" w:left="210"/>
      <w:jc w:val="right"/>
    </w:pPr>
    <w:r>
      <w:rPr>
        <w:noProof/>
      </w:rPr>
      <w:pict w14:anchorId="2FF03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00279823" o:spid="_x0000_s1030" type="#_x0000_t75" style="position:absolute;left:0;text-align:left;margin-left:0;margin-top:0;width:487.15pt;height:103.85pt;rotation:-1685653fd;z-index:-251648000;mso-position-horizontal:center;mso-position-horizontal-relative:margin;mso-position-vertical:center;mso-position-vertical-relative:margin" o:allowincell="f">
          <v:imagedata r:id="rId1" o:title="120" gain="19661f" blacklevel="22938f"/>
          <w10:wrap anchorx="margin" anchory="margin"/>
        </v:shape>
      </w:pict>
    </w:r>
    <w:r w:rsidR="00AA055D">
      <w:rPr>
        <w:noProof/>
      </w:rPr>
      <w:drawing>
        <wp:anchor distT="0" distB="0" distL="114300" distR="114300" simplePos="0" relativeHeight="251665408" behindDoc="1" locked="0" layoutInCell="1" allowOverlap="1" wp14:anchorId="2CDB3487" wp14:editId="707AF163">
          <wp:simplePos x="0" y="0"/>
          <wp:positionH relativeFrom="column">
            <wp:posOffset>1796</wp:posOffset>
          </wp:positionH>
          <wp:positionV relativeFrom="paragraph">
            <wp:posOffset>237490</wp:posOffset>
          </wp:positionV>
          <wp:extent cx="1276350" cy="272163"/>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0.png"/>
                  <pic:cNvPicPr/>
                </pic:nvPicPr>
                <pic:blipFill>
                  <a:blip r:embed="rId2">
                    <a:extLst>
                      <a:ext uri="{28A0092B-C50C-407E-A947-70E740481C1C}">
                        <a14:useLocalDpi xmlns:a14="http://schemas.microsoft.com/office/drawing/2010/main" val="0"/>
                      </a:ext>
                    </a:extLst>
                  </a:blip>
                  <a:stretch>
                    <a:fillRect/>
                  </a:stretch>
                </pic:blipFill>
                <pic:spPr>
                  <a:xfrm>
                    <a:off x="0" y="0"/>
                    <a:ext cx="1276350" cy="272163"/>
                  </a:xfrm>
                  <a:prstGeom prst="rect">
                    <a:avLst/>
                  </a:prstGeom>
                </pic:spPr>
              </pic:pic>
            </a:graphicData>
          </a:graphic>
          <wp14:sizeRelH relativeFrom="page">
            <wp14:pctWidth>0</wp14:pctWidth>
          </wp14:sizeRelH>
          <wp14:sizeRelV relativeFrom="page">
            <wp14:pctHeight>0</wp14:pctHeight>
          </wp14:sizeRelV>
        </wp:anchor>
      </w:drawing>
    </w:r>
    <w:r w:rsidR="00B8350E" w:rsidRPr="00B8350E">
      <w:rPr>
        <w:rFonts w:cs="Arial"/>
        <w:b/>
      </w:rPr>
      <w:t xml:space="preserve"> </w:t>
    </w:r>
    <w:r w:rsidR="00B8350E">
      <w:rPr>
        <w:rFonts w:cs="Arial"/>
        <w:b/>
      </w:rPr>
      <w:tab/>
    </w:r>
    <w:r w:rsidR="00B8350E">
      <w:rPr>
        <w:rFonts w:cs="Arial"/>
        <w:b/>
      </w:rPr>
      <w:tab/>
    </w:r>
    <w:r w:rsidR="00B8350E">
      <w:rPr>
        <w:rFonts w:cs="Arial"/>
        <w:b/>
      </w:rPr>
      <w:tab/>
      <w:t xml:space="preserve">          </w:t>
    </w:r>
    <w:r w:rsidR="00074843">
      <w:rPr>
        <w:rFonts w:cs="Arial"/>
        <w:b/>
      </w:rPr>
      <w:tab/>
    </w:r>
    <w:r w:rsidR="00074843">
      <w:rPr>
        <w:rFonts w:cs="Arial"/>
        <w:b/>
      </w:rPr>
      <w:tab/>
    </w:r>
    <w:r w:rsidR="00074843">
      <w:rPr>
        <w:rFonts w:cs="Arial"/>
        <w:b/>
      </w:rPr>
      <w:tab/>
    </w:r>
    <w:r w:rsidR="00074843">
      <w:rPr>
        <w:rFonts w:cs="Arial"/>
        <w:b/>
      </w:rPr>
      <w:tab/>
      <w:t xml:space="preserve">           </w:t>
    </w:r>
    <w:r w:rsidR="00CF06DC">
      <w:rPr>
        <w:rFonts w:cs="Arial"/>
        <w:b/>
      </w:rPr>
      <w:tab/>
    </w:r>
    <w:r w:rsidR="00CF06DC">
      <w:rPr>
        <w:rFonts w:cs="Arial"/>
        <w:b/>
      </w:rPr>
      <w:tab/>
    </w:r>
    <w:r w:rsidR="00EB5F80">
      <w:rPr>
        <w:rFonts w:cs="Arial" w:hint="eastAsia"/>
        <w:b/>
      </w:rPr>
      <w:t>Android POS EMV L3</w:t>
    </w:r>
    <w:r w:rsidR="003E4698">
      <w:rPr>
        <w:rFonts w:cs="Arial" w:hint="eastAsia"/>
        <w:b/>
      </w:rPr>
      <w:t xml:space="preserve"> </w:t>
    </w:r>
    <w:r w:rsidR="005E51FB" w:rsidRPr="005E51FB">
      <w:rPr>
        <w:rFonts w:cs="Arial"/>
        <w:b/>
      </w:rPr>
      <w:t>Certificat</w:t>
    </w:r>
    <w:r w:rsidR="00EB5F80">
      <w:rPr>
        <w:rFonts w:cs="Arial" w:hint="eastAsia"/>
        <w:b/>
      </w:rPr>
      <w:t>ion</w:t>
    </w:r>
    <w:r w:rsidR="005E51FB" w:rsidRPr="005E51FB">
      <w:rPr>
        <w:rFonts w:cs="Arial"/>
        <w:b/>
      </w:rPr>
      <w:t xml:space="preserve"> Guide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1742" w14:textId="77777777" w:rsidR="00081E99" w:rsidRDefault="00000000" w:rsidP="00D1315D">
    <w:pPr>
      <w:pStyle w:val="a5"/>
      <w:pBdr>
        <w:bottom w:val="none" w:sz="0" w:space="0" w:color="auto"/>
      </w:pBdr>
    </w:pPr>
    <w:r>
      <w:rPr>
        <w:noProof/>
      </w:rPr>
      <w:pict w14:anchorId="378B5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00279821" o:spid="_x0000_s1028" type="#_x0000_t75" style="position:absolute;left:0;text-align:left;margin-left:0;margin-top:0;width:487.15pt;height:103.85pt;rotation:-1486857fd;z-index:-251650048;mso-position-horizontal:center;mso-position-horizontal-relative:margin;mso-position-vertical:center;mso-position-vertical-relative:margin" o:allowincell="f">
          <v:imagedata r:id="rId1" o:title="120" gain="19661f" blacklevel="22938f"/>
          <w10:wrap anchorx="margin" anchory="margin"/>
        </v:shape>
      </w:pict>
    </w:r>
    <w:r w:rsidR="00AA055D">
      <w:rPr>
        <w:noProof/>
      </w:rPr>
      <w:drawing>
        <wp:anchor distT="0" distB="0" distL="114300" distR="114300" simplePos="0" relativeHeight="251663360" behindDoc="1" locked="0" layoutInCell="1" allowOverlap="1" wp14:anchorId="773D7366" wp14:editId="0B81137C">
          <wp:simplePos x="0" y="0"/>
          <wp:positionH relativeFrom="column">
            <wp:posOffset>30372</wp:posOffset>
          </wp:positionH>
          <wp:positionV relativeFrom="paragraph">
            <wp:posOffset>249555</wp:posOffset>
          </wp:positionV>
          <wp:extent cx="1276350" cy="272163"/>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0.png"/>
                  <pic:cNvPicPr/>
                </pic:nvPicPr>
                <pic:blipFill>
                  <a:blip r:embed="rId2">
                    <a:extLst>
                      <a:ext uri="{28A0092B-C50C-407E-A947-70E740481C1C}">
                        <a14:useLocalDpi xmlns:a14="http://schemas.microsoft.com/office/drawing/2010/main" val="0"/>
                      </a:ext>
                    </a:extLst>
                  </a:blip>
                  <a:stretch>
                    <a:fillRect/>
                  </a:stretch>
                </pic:blipFill>
                <pic:spPr>
                  <a:xfrm>
                    <a:off x="0" y="0"/>
                    <a:ext cx="1276350" cy="27216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5A24"/>
    <w:multiLevelType w:val="hybridMultilevel"/>
    <w:tmpl w:val="13028B52"/>
    <w:lvl w:ilvl="0" w:tplc="5BE030F0">
      <w:start w:val="1"/>
      <w:numFmt w:val="bullet"/>
      <w:pStyle w:val="4"/>
      <w:lvlText w:val=""/>
      <w:lvlJc w:val="left"/>
      <w:pPr>
        <w:ind w:left="897" w:hanging="420"/>
      </w:pPr>
      <w:rPr>
        <w:rFonts w:ascii="Wingdings" w:hAnsi="Wingdings" w:hint="default"/>
      </w:rPr>
    </w:lvl>
    <w:lvl w:ilvl="1" w:tplc="04090003" w:tentative="1">
      <w:start w:val="1"/>
      <w:numFmt w:val="bullet"/>
      <w:lvlText w:val=""/>
      <w:lvlJc w:val="left"/>
      <w:pPr>
        <w:ind w:left="1317" w:hanging="420"/>
      </w:pPr>
      <w:rPr>
        <w:rFonts w:ascii="Wingdings" w:hAnsi="Wingdings" w:hint="default"/>
      </w:rPr>
    </w:lvl>
    <w:lvl w:ilvl="2" w:tplc="04090005" w:tentative="1">
      <w:start w:val="1"/>
      <w:numFmt w:val="bullet"/>
      <w:lvlText w:val=""/>
      <w:lvlJc w:val="left"/>
      <w:pPr>
        <w:ind w:left="1737" w:hanging="420"/>
      </w:pPr>
      <w:rPr>
        <w:rFonts w:ascii="Wingdings" w:hAnsi="Wingdings" w:hint="default"/>
      </w:rPr>
    </w:lvl>
    <w:lvl w:ilvl="3" w:tplc="04090001" w:tentative="1">
      <w:start w:val="1"/>
      <w:numFmt w:val="bullet"/>
      <w:lvlText w:val=""/>
      <w:lvlJc w:val="left"/>
      <w:pPr>
        <w:ind w:left="2157" w:hanging="420"/>
      </w:pPr>
      <w:rPr>
        <w:rFonts w:ascii="Wingdings" w:hAnsi="Wingdings" w:hint="default"/>
      </w:rPr>
    </w:lvl>
    <w:lvl w:ilvl="4" w:tplc="04090003" w:tentative="1">
      <w:start w:val="1"/>
      <w:numFmt w:val="bullet"/>
      <w:lvlText w:val=""/>
      <w:lvlJc w:val="left"/>
      <w:pPr>
        <w:ind w:left="2577" w:hanging="420"/>
      </w:pPr>
      <w:rPr>
        <w:rFonts w:ascii="Wingdings" w:hAnsi="Wingdings" w:hint="default"/>
      </w:rPr>
    </w:lvl>
    <w:lvl w:ilvl="5" w:tplc="04090005" w:tentative="1">
      <w:start w:val="1"/>
      <w:numFmt w:val="bullet"/>
      <w:lvlText w:val=""/>
      <w:lvlJc w:val="left"/>
      <w:pPr>
        <w:ind w:left="2997" w:hanging="420"/>
      </w:pPr>
      <w:rPr>
        <w:rFonts w:ascii="Wingdings" w:hAnsi="Wingdings" w:hint="default"/>
      </w:rPr>
    </w:lvl>
    <w:lvl w:ilvl="6" w:tplc="04090001" w:tentative="1">
      <w:start w:val="1"/>
      <w:numFmt w:val="bullet"/>
      <w:lvlText w:val=""/>
      <w:lvlJc w:val="left"/>
      <w:pPr>
        <w:ind w:left="3417" w:hanging="420"/>
      </w:pPr>
      <w:rPr>
        <w:rFonts w:ascii="Wingdings" w:hAnsi="Wingdings" w:hint="default"/>
      </w:rPr>
    </w:lvl>
    <w:lvl w:ilvl="7" w:tplc="04090003" w:tentative="1">
      <w:start w:val="1"/>
      <w:numFmt w:val="bullet"/>
      <w:lvlText w:val=""/>
      <w:lvlJc w:val="left"/>
      <w:pPr>
        <w:ind w:left="3837" w:hanging="420"/>
      </w:pPr>
      <w:rPr>
        <w:rFonts w:ascii="Wingdings" w:hAnsi="Wingdings" w:hint="default"/>
      </w:rPr>
    </w:lvl>
    <w:lvl w:ilvl="8" w:tplc="04090005" w:tentative="1">
      <w:start w:val="1"/>
      <w:numFmt w:val="bullet"/>
      <w:lvlText w:val=""/>
      <w:lvlJc w:val="left"/>
      <w:pPr>
        <w:ind w:left="4257" w:hanging="420"/>
      </w:pPr>
      <w:rPr>
        <w:rFonts w:ascii="Wingdings" w:hAnsi="Wingdings" w:hint="default"/>
      </w:rPr>
    </w:lvl>
  </w:abstractNum>
  <w:abstractNum w:abstractNumId="1" w15:restartNumberingAfterBreak="0">
    <w:nsid w:val="13777BCB"/>
    <w:multiLevelType w:val="multilevel"/>
    <w:tmpl w:val="A9E2B99C"/>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left"/>
      <w:pPr>
        <w:ind w:left="709" w:hanging="709"/>
      </w:pPr>
      <w:rPr>
        <w:rFonts w:hint="eastAsia"/>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0"/>
      <w:suff w:val="space"/>
      <w:lvlText w:val="%1.%2.%3.%4."/>
      <w:lvlJc w:val="left"/>
      <w:pPr>
        <w:ind w:left="851" w:hanging="851"/>
      </w:pPr>
      <w:rPr>
        <w:rFonts w:hint="eastAsia"/>
        <w:specVanish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25E45DC2"/>
    <w:multiLevelType w:val="hybridMultilevel"/>
    <w:tmpl w:val="00CE1AAA"/>
    <w:lvl w:ilvl="0" w:tplc="5332273C">
      <w:start w:val="1"/>
      <w:numFmt w:val="bullet"/>
      <w:pStyle w:val="WrongNotes"/>
      <w:suff w:val="space"/>
      <w:lvlText w:val=""/>
      <w:lvlJc w:val="left"/>
      <w:pPr>
        <w:ind w:left="0" w:firstLine="0"/>
      </w:pPr>
      <w:rPr>
        <w:rFonts w:ascii="Wingdings 2" w:hAnsi="Wingdings 2" w:hint="default"/>
        <w:color w:val="EE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415C3F"/>
    <w:multiLevelType w:val="hybridMultilevel"/>
    <w:tmpl w:val="32321592"/>
    <w:lvl w:ilvl="0" w:tplc="F0664106">
      <w:start w:val="1"/>
      <w:numFmt w:val="decimal"/>
      <w:pStyle w:val="NEXGOstep"/>
      <w:lvlText w:val="Step %1"/>
      <w:lvlJc w:val="center"/>
      <w:pPr>
        <w:ind w:left="1271" w:hanging="420"/>
      </w:pPr>
      <w:rPr>
        <w:rFonts w:ascii="Arial Unicode MS" w:hAnsi="Arial Unicode MS" w:hint="eastAsia"/>
        <w:b/>
        <w:i w:val="0"/>
        <w:color w:val="auto"/>
        <w:sz w:val="22"/>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15:restartNumberingAfterBreak="0">
    <w:nsid w:val="29612F64"/>
    <w:multiLevelType w:val="multilevel"/>
    <w:tmpl w:val="F1665FE6"/>
    <w:lvl w:ilvl="0">
      <w:start w:val="1"/>
      <w:numFmt w:val="decimal"/>
      <w:suff w:val="space"/>
      <w:lvlText w:val="%1."/>
      <w:lvlJc w:val="left"/>
      <w:pPr>
        <w:ind w:left="425" w:hanging="425"/>
      </w:pPr>
      <w:rPr>
        <w:rFonts w:hint="eastAsia"/>
      </w:rPr>
    </w:lvl>
    <w:lvl w:ilvl="1">
      <w:start w:val="1"/>
      <w:numFmt w:val="decimal"/>
      <w:suff w:val="space"/>
      <w:lvlText w:val="%1.%2."/>
      <w:lvlJc w:val="left"/>
      <w:pPr>
        <w:ind w:left="567" w:hanging="567"/>
      </w:pPr>
      <w:rPr>
        <w:rFonts w:hint="eastAsia"/>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709" w:hanging="709"/>
      </w:pPr>
      <w:rPr>
        <w:rFonts w:hint="eastAsia"/>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851" w:hanging="851"/>
      </w:pPr>
      <w:rPr>
        <w:rFonts w:hint="eastAsia"/>
        <w:specVanish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4CD96918"/>
    <w:multiLevelType w:val="hybridMultilevel"/>
    <w:tmpl w:val="DAF0DBE0"/>
    <w:lvl w:ilvl="0" w:tplc="CD7206D2">
      <w:start w:val="1"/>
      <w:numFmt w:val="decimal"/>
      <w:pStyle w:val="NEXGOSTEP0"/>
      <w:lvlText w:val="Step %1"/>
      <w:lvlJc w:val="center"/>
      <w:pPr>
        <w:ind w:left="780" w:hanging="420"/>
      </w:pPr>
      <w:rPr>
        <w:rFonts w:ascii="Arial Unicode MS" w:hAnsi="Arial Unicode MS" w:hint="eastAsia"/>
        <w:b/>
        <w:i w:val="0"/>
        <w:color w:val="auto"/>
        <w:sz w:val="22"/>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E135A56"/>
    <w:multiLevelType w:val="multilevel"/>
    <w:tmpl w:val="139CC458"/>
    <w:lvl w:ilvl="0">
      <w:start w:val="1"/>
      <w:numFmt w:val="decimal"/>
      <w:pStyle w:val="10"/>
      <w:lvlText w:val="%1"/>
      <w:lvlJc w:val="left"/>
      <w:pPr>
        <w:ind w:left="425" w:hanging="425"/>
      </w:pPr>
      <w:rPr>
        <w:rFonts w:hint="eastAsia"/>
      </w:rPr>
    </w:lvl>
    <w:lvl w:ilvl="1">
      <w:start w:val="1"/>
      <w:numFmt w:val="decimal"/>
      <w:pStyle w:val="20"/>
      <w:lvlText w:val="%1.%2"/>
      <w:lvlJc w:val="left"/>
      <w:pPr>
        <w:ind w:left="992" w:hanging="567"/>
      </w:pPr>
      <w:rPr>
        <w:rFonts w:hint="eastAsia"/>
      </w:rPr>
    </w:lvl>
    <w:lvl w:ilvl="2">
      <w:start w:val="1"/>
      <w:numFmt w:val="decimal"/>
      <w:pStyle w:val="30"/>
      <w:lvlText w:val="%1.%2.%3"/>
      <w:lvlJc w:val="left"/>
      <w:pPr>
        <w:ind w:left="1418" w:hanging="567"/>
      </w:pPr>
      <w:rPr>
        <w:rFonts w:hint="eastAsia"/>
        <w:sz w:val="28"/>
        <w:szCs w:val="2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76893D93"/>
    <w:multiLevelType w:val="hybridMultilevel"/>
    <w:tmpl w:val="3DC647EA"/>
    <w:lvl w:ilvl="0" w:tplc="56B02B64">
      <w:start w:val="1"/>
      <w:numFmt w:val="decimal"/>
      <w:pStyle w:val="XGDStep"/>
      <w:lvlText w:val="Step %1"/>
      <w:lvlJc w:val="left"/>
      <w:pPr>
        <w:ind w:left="720" w:hanging="360"/>
      </w:pPr>
      <w:rPr>
        <w:rFonts w:hint="eastAsia"/>
        <w:b/>
        <w:i w:val="0"/>
      </w:rPr>
    </w:lvl>
    <w:lvl w:ilvl="1" w:tplc="DDA0DACA">
      <w:start w:val="1"/>
      <w:numFmt w:val="lowerLetter"/>
      <w:lvlText w:val="%2."/>
      <w:lvlJc w:val="left"/>
      <w:pPr>
        <w:ind w:left="1440" w:hanging="360"/>
      </w:pPr>
    </w:lvl>
    <w:lvl w:ilvl="2" w:tplc="1C3A4474" w:tentative="1">
      <w:start w:val="1"/>
      <w:numFmt w:val="lowerRoman"/>
      <w:lvlText w:val="%3."/>
      <w:lvlJc w:val="right"/>
      <w:pPr>
        <w:ind w:left="2160" w:hanging="180"/>
      </w:pPr>
    </w:lvl>
    <w:lvl w:ilvl="3" w:tplc="87601388" w:tentative="1">
      <w:start w:val="1"/>
      <w:numFmt w:val="decimal"/>
      <w:lvlText w:val="%4."/>
      <w:lvlJc w:val="left"/>
      <w:pPr>
        <w:ind w:left="2880" w:hanging="360"/>
      </w:pPr>
    </w:lvl>
    <w:lvl w:ilvl="4" w:tplc="9EB6275C" w:tentative="1">
      <w:start w:val="1"/>
      <w:numFmt w:val="lowerLetter"/>
      <w:lvlText w:val="%5."/>
      <w:lvlJc w:val="left"/>
      <w:pPr>
        <w:ind w:left="3600" w:hanging="360"/>
      </w:pPr>
    </w:lvl>
    <w:lvl w:ilvl="5" w:tplc="5AD630E2" w:tentative="1">
      <w:start w:val="1"/>
      <w:numFmt w:val="lowerRoman"/>
      <w:lvlText w:val="%6."/>
      <w:lvlJc w:val="right"/>
      <w:pPr>
        <w:ind w:left="4320" w:hanging="180"/>
      </w:pPr>
    </w:lvl>
    <w:lvl w:ilvl="6" w:tplc="B97E887C" w:tentative="1">
      <w:start w:val="1"/>
      <w:numFmt w:val="decimal"/>
      <w:lvlText w:val="%7."/>
      <w:lvlJc w:val="left"/>
      <w:pPr>
        <w:ind w:left="5040" w:hanging="360"/>
      </w:pPr>
    </w:lvl>
    <w:lvl w:ilvl="7" w:tplc="76E0CB72" w:tentative="1">
      <w:start w:val="1"/>
      <w:numFmt w:val="lowerLetter"/>
      <w:lvlText w:val="%8."/>
      <w:lvlJc w:val="left"/>
      <w:pPr>
        <w:ind w:left="5760" w:hanging="360"/>
      </w:pPr>
    </w:lvl>
    <w:lvl w:ilvl="8" w:tplc="7C125250" w:tentative="1">
      <w:start w:val="1"/>
      <w:numFmt w:val="lowerRoman"/>
      <w:lvlText w:val="%9."/>
      <w:lvlJc w:val="right"/>
      <w:pPr>
        <w:ind w:left="6480" w:hanging="180"/>
      </w:pPr>
    </w:lvl>
  </w:abstractNum>
  <w:num w:numId="1" w16cid:durableId="1304121065">
    <w:abstractNumId w:val="6"/>
  </w:num>
  <w:num w:numId="2" w16cid:durableId="1969118433">
    <w:abstractNumId w:val="0"/>
  </w:num>
  <w:num w:numId="3" w16cid:durableId="252859576">
    <w:abstractNumId w:val="7"/>
  </w:num>
  <w:num w:numId="4" w16cid:durableId="1041588179">
    <w:abstractNumId w:val="1"/>
  </w:num>
  <w:num w:numId="5" w16cid:durableId="1350139840">
    <w:abstractNumId w:val="5"/>
  </w:num>
  <w:num w:numId="6" w16cid:durableId="2103524076">
    <w:abstractNumId w:val="3"/>
  </w:num>
  <w:num w:numId="7" w16cid:durableId="654384270">
    <w:abstractNumId w:val="4"/>
  </w:num>
  <w:num w:numId="8" w16cid:durableId="1451700888">
    <w:abstractNumId w:val="2"/>
  </w:num>
  <w:num w:numId="9" w16cid:durableId="1241402530">
    <w:abstractNumId w:val="2"/>
    <w:lvlOverride w:ilvl="0">
      <w:startOverride w:val="1"/>
    </w:lvlOverride>
  </w:num>
  <w:num w:numId="10" w16cid:durableId="1260597776">
    <w:abstractNumId w:val="2"/>
    <w:lvlOverride w:ilvl="0">
      <w:startOverride w:val="1"/>
    </w:lvlOverride>
  </w:num>
  <w:num w:numId="11" w16cid:durableId="657656439">
    <w:abstractNumId w:val="2"/>
    <w:lvlOverride w:ilvl="0">
      <w:startOverride w:val="1"/>
    </w:lvlOverride>
  </w:num>
  <w:num w:numId="12" w16cid:durableId="12355545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defaultTabStop w:val="720"/>
  <w:drawingGridHorizontalSpacing w:val="105"/>
  <w:drawingGridVerticalSpacing w:val="156"/>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533"/>
    <w:rsid w:val="00002500"/>
    <w:rsid w:val="00004287"/>
    <w:rsid w:val="00005557"/>
    <w:rsid w:val="00005AF5"/>
    <w:rsid w:val="00011A36"/>
    <w:rsid w:val="00011A38"/>
    <w:rsid w:val="000143AA"/>
    <w:rsid w:val="000144DF"/>
    <w:rsid w:val="00014611"/>
    <w:rsid w:val="00021D0A"/>
    <w:rsid w:val="00022075"/>
    <w:rsid w:val="000223A5"/>
    <w:rsid w:val="000249E4"/>
    <w:rsid w:val="00026FFD"/>
    <w:rsid w:val="000278B4"/>
    <w:rsid w:val="000322C6"/>
    <w:rsid w:val="00033896"/>
    <w:rsid w:val="000403CE"/>
    <w:rsid w:val="000412FE"/>
    <w:rsid w:val="00043067"/>
    <w:rsid w:val="00043E72"/>
    <w:rsid w:val="000448F3"/>
    <w:rsid w:val="0004681A"/>
    <w:rsid w:val="00047D36"/>
    <w:rsid w:val="00047D74"/>
    <w:rsid w:val="000549A2"/>
    <w:rsid w:val="0005538E"/>
    <w:rsid w:val="00056363"/>
    <w:rsid w:val="00056E08"/>
    <w:rsid w:val="00056F46"/>
    <w:rsid w:val="00060248"/>
    <w:rsid w:val="00060D8C"/>
    <w:rsid w:val="000641FE"/>
    <w:rsid w:val="000647AF"/>
    <w:rsid w:val="000650C2"/>
    <w:rsid w:val="00066B29"/>
    <w:rsid w:val="00067C05"/>
    <w:rsid w:val="0007263B"/>
    <w:rsid w:val="00072CE2"/>
    <w:rsid w:val="00072DBB"/>
    <w:rsid w:val="00074843"/>
    <w:rsid w:val="00075B35"/>
    <w:rsid w:val="00076495"/>
    <w:rsid w:val="00076EFF"/>
    <w:rsid w:val="00081E99"/>
    <w:rsid w:val="00082A1B"/>
    <w:rsid w:val="0008579C"/>
    <w:rsid w:val="00085BB6"/>
    <w:rsid w:val="0008707E"/>
    <w:rsid w:val="00087628"/>
    <w:rsid w:val="00090894"/>
    <w:rsid w:val="00091421"/>
    <w:rsid w:val="00092884"/>
    <w:rsid w:val="00093B64"/>
    <w:rsid w:val="00094968"/>
    <w:rsid w:val="00094DAA"/>
    <w:rsid w:val="00096984"/>
    <w:rsid w:val="000A031A"/>
    <w:rsid w:val="000A0F26"/>
    <w:rsid w:val="000A28C6"/>
    <w:rsid w:val="000A3002"/>
    <w:rsid w:val="000A37B1"/>
    <w:rsid w:val="000A7D3B"/>
    <w:rsid w:val="000B00E9"/>
    <w:rsid w:val="000B319E"/>
    <w:rsid w:val="000B3EE8"/>
    <w:rsid w:val="000B4D3E"/>
    <w:rsid w:val="000B561E"/>
    <w:rsid w:val="000C31BB"/>
    <w:rsid w:val="000C6158"/>
    <w:rsid w:val="000C64AF"/>
    <w:rsid w:val="000C7627"/>
    <w:rsid w:val="000D1FF5"/>
    <w:rsid w:val="000D2316"/>
    <w:rsid w:val="000D3C87"/>
    <w:rsid w:val="000D4109"/>
    <w:rsid w:val="000D6720"/>
    <w:rsid w:val="000E0317"/>
    <w:rsid w:val="000E1322"/>
    <w:rsid w:val="000E17F0"/>
    <w:rsid w:val="000E3679"/>
    <w:rsid w:val="000E5489"/>
    <w:rsid w:val="000E6669"/>
    <w:rsid w:val="000E6792"/>
    <w:rsid w:val="000E6F48"/>
    <w:rsid w:val="000F1800"/>
    <w:rsid w:val="000F6F43"/>
    <w:rsid w:val="00100879"/>
    <w:rsid w:val="001011AF"/>
    <w:rsid w:val="001022EA"/>
    <w:rsid w:val="0010261A"/>
    <w:rsid w:val="001053B2"/>
    <w:rsid w:val="001061B1"/>
    <w:rsid w:val="00106718"/>
    <w:rsid w:val="001071C2"/>
    <w:rsid w:val="001074F8"/>
    <w:rsid w:val="0010778D"/>
    <w:rsid w:val="001124A0"/>
    <w:rsid w:val="00115149"/>
    <w:rsid w:val="001175ED"/>
    <w:rsid w:val="00117D63"/>
    <w:rsid w:val="0012088C"/>
    <w:rsid w:val="00121706"/>
    <w:rsid w:val="00121B68"/>
    <w:rsid w:val="00136947"/>
    <w:rsid w:val="001370B7"/>
    <w:rsid w:val="00140183"/>
    <w:rsid w:val="001407C2"/>
    <w:rsid w:val="00140867"/>
    <w:rsid w:val="00140A33"/>
    <w:rsid w:val="00143F37"/>
    <w:rsid w:val="00144281"/>
    <w:rsid w:val="00145E0B"/>
    <w:rsid w:val="001466CC"/>
    <w:rsid w:val="00146F16"/>
    <w:rsid w:val="00150681"/>
    <w:rsid w:val="00150880"/>
    <w:rsid w:val="001516AD"/>
    <w:rsid w:val="0015598E"/>
    <w:rsid w:val="00155DEC"/>
    <w:rsid w:val="00156A4B"/>
    <w:rsid w:val="00156D9C"/>
    <w:rsid w:val="00156F80"/>
    <w:rsid w:val="00157692"/>
    <w:rsid w:val="0015773F"/>
    <w:rsid w:val="00157B27"/>
    <w:rsid w:val="00160F6B"/>
    <w:rsid w:val="00164979"/>
    <w:rsid w:val="00165A86"/>
    <w:rsid w:val="0016601C"/>
    <w:rsid w:val="001665EB"/>
    <w:rsid w:val="00166EE1"/>
    <w:rsid w:val="00170490"/>
    <w:rsid w:val="001707B3"/>
    <w:rsid w:val="00173DA1"/>
    <w:rsid w:val="001810B0"/>
    <w:rsid w:val="00182B91"/>
    <w:rsid w:val="00182E0A"/>
    <w:rsid w:val="0018322D"/>
    <w:rsid w:val="001867BE"/>
    <w:rsid w:val="00190A22"/>
    <w:rsid w:val="0019193D"/>
    <w:rsid w:val="00194FF6"/>
    <w:rsid w:val="001A032D"/>
    <w:rsid w:val="001A2D85"/>
    <w:rsid w:val="001A3785"/>
    <w:rsid w:val="001A475D"/>
    <w:rsid w:val="001A5333"/>
    <w:rsid w:val="001A5782"/>
    <w:rsid w:val="001A7C79"/>
    <w:rsid w:val="001B13CF"/>
    <w:rsid w:val="001B175A"/>
    <w:rsid w:val="001B6130"/>
    <w:rsid w:val="001B7EB3"/>
    <w:rsid w:val="001C269C"/>
    <w:rsid w:val="001C3FEE"/>
    <w:rsid w:val="001C407D"/>
    <w:rsid w:val="001C4A87"/>
    <w:rsid w:val="001C4B8E"/>
    <w:rsid w:val="001C69BF"/>
    <w:rsid w:val="001C6D7C"/>
    <w:rsid w:val="001C78EE"/>
    <w:rsid w:val="001D20D1"/>
    <w:rsid w:val="001D3619"/>
    <w:rsid w:val="001D3D7B"/>
    <w:rsid w:val="001D59B6"/>
    <w:rsid w:val="001D6856"/>
    <w:rsid w:val="001D6A2C"/>
    <w:rsid w:val="001E0064"/>
    <w:rsid w:val="001E3F58"/>
    <w:rsid w:val="001E4195"/>
    <w:rsid w:val="001E7673"/>
    <w:rsid w:val="001F0022"/>
    <w:rsid w:val="001F131F"/>
    <w:rsid w:val="001F1D57"/>
    <w:rsid w:val="001F1E2E"/>
    <w:rsid w:val="001F44EB"/>
    <w:rsid w:val="001F5C4E"/>
    <w:rsid w:val="00202186"/>
    <w:rsid w:val="002047BD"/>
    <w:rsid w:val="00206546"/>
    <w:rsid w:val="00207071"/>
    <w:rsid w:val="0021304E"/>
    <w:rsid w:val="002134AB"/>
    <w:rsid w:val="00213C19"/>
    <w:rsid w:val="00216789"/>
    <w:rsid w:val="002200A6"/>
    <w:rsid w:val="00221451"/>
    <w:rsid w:val="00227BEA"/>
    <w:rsid w:val="002314DC"/>
    <w:rsid w:val="00232EE7"/>
    <w:rsid w:val="00234173"/>
    <w:rsid w:val="0023515A"/>
    <w:rsid w:val="0023544C"/>
    <w:rsid w:val="00235544"/>
    <w:rsid w:val="00236CE2"/>
    <w:rsid w:val="0024113E"/>
    <w:rsid w:val="00241DAF"/>
    <w:rsid w:val="00244083"/>
    <w:rsid w:val="002471ED"/>
    <w:rsid w:val="0025095C"/>
    <w:rsid w:val="002509C8"/>
    <w:rsid w:val="002526C6"/>
    <w:rsid w:val="0025273B"/>
    <w:rsid w:val="002540C2"/>
    <w:rsid w:val="00254D15"/>
    <w:rsid w:val="00256518"/>
    <w:rsid w:val="002574C5"/>
    <w:rsid w:val="00257806"/>
    <w:rsid w:val="002603C9"/>
    <w:rsid w:val="002645FB"/>
    <w:rsid w:val="00270DFD"/>
    <w:rsid w:val="00272026"/>
    <w:rsid w:val="00272E54"/>
    <w:rsid w:val="00275841"/>
    <w:rsid w:val="00277415"/>
    <w:rsid w:val="00280D02"/>
    <w:rsid w:val="00280DEB"/>
    <w:rsid w:val="00281E00"/>
    <w:rsid w:val="002823F0"/>
    <w:rsid w:val="00282E39"/>
    <w:rsid w:val="0028430B"/>
    <w:rsid w:val="00284710"/>
    <w:rsid w:val="002856A1"/>
    <w:rsid w:val="00286CEF"/>
    <w:rsid w:val="00290448"/>
    <w:rsid w:val="002913B0"/>
    <w:rsid w:val="0029159E"/>
    <w:rsid w:val="002917C8"/>
    <w:rsid w:val="00291DEE"/>
    <w:rsid w:val="00294097"/>
    <w:rsid w:val="0029463C"/>
    <w:rsid w:val="00295ED9"/>
    <w:rsid w:val="002A1BE9"/>
    <w:rsid w:val="002A3B37"/>
    <w:rsid w:val="002A6E7E"/>
    <w:rsid w:val="002A7C40"/>
    <w:rsid w:val="002B5D11"/>
    <w:rsid w:val="002B6E54"/>
    <w:rsid w:val="002B715B"/>
    <w:rsid w:val="002B73FC"/>
    <w:rsid w:val="002B7802"/>
    <w:rsid w:val="002C60C1"/>
    <w:rsid w:val="002C7B41"/>
    <w:rsid w:val="002D0D47"/>
    <w:rsid w:val="002D128A"/>
    <w:rsid w:val="002D19CD"/>
    <w:rsid w:val="002D5C32"/>
    <w:rsid w:val="002D6932"/>
    <w:rsid w:val="002E0041"/>
    <w:rsid w:val="002E09A5"/>
    <w:rsid w:val="002E4F6A"/>
    <w:rsid w:val="002E7A6A"/>
    <w:rsid w:val="002F3731"/>
    <w:rsid w:val="002F4E30"/>
    <w:rsid w:val="002F5C1D"/>
    <w:rsid w:val="002F74A9"/>
    <w:rsid w:val="003001C9"/>
    <w:rsid w:val="003022B6"/>
    <w:rsid w:val="00303A67"/>
    <w:rsid w:val="00310350"/>
    <w:rsid w:val="0031043A"/>
    <w:rsid w:val="00310F7A"/>
    <w:rsid w:val="00312DC6"/>
    <w:rsid w:val="00313893"/>
    <w:rsid w:val="00313DEE"/>
    <w:rsid w:val="00314CD8"/>
    <w:rsid w:val="00315A50"/>
    <w:rsid w:val="00317267"/>
    <w:rsid w:val="00321512"/>
    <w:rsid w:val="00321566"/>
    <w:rsid w:val="00321985"/>
    <w:rsid w:val="00322325"/>
    <w:rsid w:val="0032317E"/>
    <w:rsid w:val="00323342"/>
    <w:rsid w:val="003247EC"/>
    <w:rsid w:val="003253B0"/>
    <w:rsid w:val="00325C01"/>
    <w:rsid w:val="00325F7E"/>
    <w:rsid w:val="00326B1F"/>
    <w:rsid w:val="00326B54"/>
    <w:rsid w:val="003273FF"/>
    <w:rsid w:val="003307FE"/>
    <w:rsid w:val="00332401"/>
    <w:rsid w:val="003332F6"/>
    <w:rsid w:val="00333335"/>
    <w:rsid w:val="003339A9"/>
    <w:rsid w:val="00333CBE"/>
    <w:rsid w:val="003347D7"/>
    <w:rsid w:val="003426D9"/>
    <w:rsid w:val="003427C7"/>
    <w:rsid w:val="00344AFC"/>
    <w:rsid w:val="0034603F"/>
    <w:rsid w:val="0035005F"/>
    <w:rsid w:val="0035031B"/>
    <w:rsid w:val="00351C9A"/>
    <w:rsid w:val="00357301"/>
    <w:rsid w:val="00360EE8"/>
    <w:rsid w:val="0036191A"/>
    <w:rsid w:val="00361D49"/>
    <w:rsid w:val="003623B7"/>
    <w:rsid w:val="0036359D"/>
    <w:rsid w:val="00364353"/>
    <w:rsid w:val="0036636E"/>
    <w:rsid w:val="003708CF"/>
    <w:rsid w:val="00370B8C"/>
    <w:rsid w:val="00375D9B"/>
    <w:rsid w:val="00380A7E"/>
    <w:rsid w:val="00380B36"/>
    <w:rsid w:val="0038105D"/>
    <w:rsid w:val="003818C3"/>
    <w:rsid w:val="003832DD"/>
    <w:rsid w:val="00383AB6"/>
    <w:rsid w:val="0038528D"/>
    <w:rsid w:val="00385CD7"/>
    <w:rsid w:val="00395497"/>
    <w:rsid w:val="003968EE"/>
    <w:rsid w:val="003A07B9"/>
    <w:rsid w:val="003A0E25"/>
    <w:rsid w:val="003A1D1B"/>
    <w:rsid w:val="003A2097"/>
    <w:rsid w:val="003A2D22"/>
    <w:rsid w:val="003A316D"/>
    <w:rsid w:val="003A36B6"/>
    <w:rsid w:val="003A4AA6"/>
    <w:rsid w:val="003B197E"/>
    <w:rsid w:val="003B2800"/>
    <w:rsid w:val="003B2911"/>
    <w:rsid w:val="003B3944"/>
    <w:rsid w:val="003B3D2E"/>
    <w:rsid w:val="003B5C85"/>
    <w:rsid w:val="003B69D8"/>
    <w:rsid w:val="003C072B"/>
    <w:rsid w:val="003C29B0"/>
    <w:rsid w:val="003C2ABE"/>
    <w:rsid w:val="003C5556"/>
    <w:rsid w:val="003C562E"/>
    <w:rsid w:val="003D1AD3"/>
    <w:rsid w:val="003D3577"/>
    <w:rsid w:val="003E18F3"/>
    <w:rsid w:val="003E3312"/>
    <w:rsid w:val="003E386B"/>
    <w:rsid w:val="003E4698"/>
    <w:rsid w:val="003E5340"/>
    <w:rsid w:val="003E56C2"/>
    <w:rsid w:val="003E7A12"/>
    <w:rsid w:val="003F01FC"/>
    <w:rsid w:val="003F0B03"/>
    <w:rsid w:val="003F3619"/>
    <w:rsid w:val="003F52EB"/>
    <w:rsid w:val="003F644F"/>
    <w:rsid w:val="00401776"/>
    <w:rsid w:val="00402333"/>
    <w:rsid w:val="00403347"/>
    <w:rsid w:val="00403821"/>
    <w:rsid w:val="004053C9"/>
    <w:rsid w:val="00411805"/>
    <w:rsid w:val="00411C61"/>
    <w:rsid w:val="0041207C"/>
    <w:rsid w:val="0041326C"/>
    <w:rsid w:val="004152B0"/>
    <w:rsid w:val="00420D92"/>
    <w:rsid w:val="00420DDF"/>
    <w:rsid w:val="00422360"/>
    <w:rsid w:val="004236EE"/>
    <w:rsid w:val="004267B5"/>
    <w:rsid w:val="00431354"/>
    <w:rsid w:val="00433793"/>
    <w:rsid w:val="004340AE"/>
    <w:rsid w:val="0044066D"/>
    <w:rsid w:val="00440A12"/>
    <w:rsid w:val="00441140"/>
    <w:rsid w:val="00441B6B"/>
    <w:rsid w:val="004458E3"/>
    <w:rsid w:val="004508BE"/>
    <w:rsid w:val="00451DA4"/>
    <w:rsid w:val="00452882"/>
    <w:rsid w:val="00454933"/>
    <w:rsid w:val="00454F9E"/>
    <w:rsid w:val="00454FD2"/>
    <w:rsid w:val="004600EC"/>
    <w:rsid w:val="004615C2"/>
    <w:rsid w:val="00463227"/>
    <w:rsid w:val="004635D0"/>
    <w:rsid w:val="00466BA5"/>
    <w:rsid w:val="004739EF"/>
    <w:rsid w:val="00474C9D"/>
    <w:rsid w:val="004759D9"/>
    <w:rsid w:val="00476AC7"/>
    <w:rsid w:val="00477EEF"/>
    <w:rsid w:val="00482082"/>
    <w:rsid w:val="004835B3"/>
    <w:rsid w:val="00484A3D"/>
    <w:rsid w:val="00484C19"/>
    <w:rsid w:val="0048532D"/>
    <w:rsid w:val="0049448C"/>
    <w:rsid w:val="0049500F"/>
    <w:rsid w:val="00495F55"/>
    <w:rsid w:val="004966A8"/>
    <w:rsid w:val="004A0562"/>
    <w:rsid w:val="004A2779"/>
    <w:rsid w:val="004A45BA"/>
    <w:rsid w:val="004B0BCB"/>
    <w:rsid w:val="004B27BF"/>
    <w:rsid w:val="004B2BEF"/>
    <w:rsid w:val="004B447C"/>
    <w:rsid w:val="004B5024"/>
    <w:rsid w:val="004C0292"/>
    <w:rsid w:val="004C0636"/>
    <w:rsid w:val="004C3325"/>
    <w:rsid w:val="004C72AA"/>
    <w:rsid w:val="004C7D87"/>
    <w:rsid w:val="004D0406"/>
    <w:rsid w:val="004D4D88"/>
    <w:rsid w:val="004D5670"/>
    <w:rsid w:val="004E0D8F"/>
    <w:rsid w:val="004E3121"/>
    <w:rsid w:val="004E38D1"/>
    <w:rsid w:val="004E711B"/>
    <w:rsid w:val="004F05AA"/>
    <w:rsid w:val="004F0C76"/>
    <w:rsid w:val="004F1CB7"/>
    <w:rsid w:val="004F21AD"/>
    <w:rsid w:val="004F5B46"/>
    <w:rsid w:val="004F7154"/>
    <w:rsid w:val="0050042E"/>
    <w:rsid w:val="0050107B"/>
    <w:rsid w:val="00502216"/>
    <w:rsid w:val="00502820"/>
    <w:rsid w:val="00503C23"/>
    <w:rsid w:val="00504FCA"/>
    <w:rsid w:val="0050580A"/>
    <w:rsid w:val="0050626D"/>
    <w:rsid w:val="005116DC"/>
    <w:rsid w:val="00520333"/>
    <w:rsid w:val="005211EE"/>
    <w:rsid w:val="0052132C"/>
    <w:rsid w:val="00530BB1"/>
    <w:rsid w:val="00531D46"/>
    <w:rsid w:val="005354AF"/>
    <w:rsid w:val="005374CB"/>
    <w:rsid w:val="00544FF2"/>
    <w:rsid w:val="005459A6"/>
    <w:rsid w:val="00546766"/>
    <w:rsid w:val="00546B45"/>
    <w:rsid w:val="00546DDC"/>
    <w:rsid w:val="005504B9"/>
    <w:rsid w:val="005510D9"/>
    <w:rsid w:val="005514CF"/>
    <w:rsid w:val="00551DA1"/>
    <w:rsid w:val="0055335D"/>
    <w:rsid w:val="00554316"/>
    <w:rsid w:val="0055503C"/>
    <w:rsid w:val="00555931"/>
    <w:rsid w:val="00555B83"/>
    <w:rsid w:val="00560520"/>
    <w:rsid w:val="00563D60"/>
    <w:rsid w:val="00570471"/>
    <w:rsid w:val="00572900"/>
    <w:rsid w:val="00572F9E"/>
    <w:rsid w:val="0057324F"/>
    <w:rsid w:val="00575868"/>
    <w:rsid w:val="0057596E"/>
    <w:rsid w:val="005775C1"/>
    <w:rsid w:val="005841A8"/>
    <w:rsid w:val="00585DC5"/>
    <w:rsid w:val="00586076"/>
    <w:rsid w:val="00586A2B"/>
    <w:rsid w:val="00587EF8"/>
    <w:rsid w:val="0059034B"/>
    <w:rsid w:val="00590566"/>
    <w:rsid w:val="00593E04"/>
    <w:rsid w:val="005958A5"/>
    <w:rsid w:val="005A3CC8"/>
    <w:rsid w:val="005A5B89"/>
    <w:rsid w:val="005A65AA"/>
    <w:rsid w:val="005A6B43"/>
    <w:rsid w:val="005B0D05"/>
    <w:rsid w:val="005B292A"/>
    <w:rsid w:val="005B3347"/>
    <w:rsid w:val="005B6F05"/>
    <w:rsid w:val="005B7635"/>
    <w:rsid w:val="005B7E4B"/>
    <w:rsid w:val="005C0C95"/>
    <w:rsid w:val="005C1AC7"/>
    <w:rsid w:val="005D1035"/>
    <w:rsid w:val="005D10B8"/>
    <w:rsid w:val="005D2B11"/>
    <w:rsid w:val="005D3376"/>
    <w:rsid w:val="005D3722"/>
    <w:rsid w:val="005D7BDD"/>
    <w:rsid w:val="005E1413"/>
    <w:rsid w:val="005E3E24"/>
    <w:rsid w:val="005E45C8"/>
    <w:rsid w:val="005E4DB9"/>
    <w:rsid w:val="005E51FB"/>
    <w:rsid w:val="005E72B6"/>
    <w:rsid w:val="005F4ED2"/>
    <w:rsid w:val="005F54CB"/>
    <w:rsid w:val="005F5640"/>
    <w:rsid w:val="005F6837"/>
    <w:rsid w:val="005F6891"/>
    <w:rsid w:val="00602144"/>
    <w:rsid w:val="0060319A"/>
    <w:rsid w:val="006033D4"/>
    <w:rsid w:val="0060427B"/>
    <w:rsid w:val="0060490F"/>
    <w:rsid w:val="00604E00"/>
    <w:rsid w:val="00604F24"/>
    <w:rsid w:val="006072BF"/>
    <w:rsid w:val="0061015C"/>
    <w:rsid w:val="00612CBA"/>
    <w:rsid w:val="00613A6F"/>
    <w:rsid w:val="00616F76"/>
    <w:rsid w:val="00617B10"/>
    <w:rsid w:val="00621AF1"/>
    <w:rsid w:val="006221DB"/>
    <w:rsid w:val="006238E9"/>
    <w:rsid w:val="00623EEA"/>
    <w:rsid w:val="006247CD"/>
    <w:rsid w:val="0062576D"/>
    <w:rsid w:val="00625EEE"/>
    <w:rsid w:val="00627347"/>
    <w:rsid w:val="0062775F"/>
    <w:rsid w:val="006357D4"/>
    <w:rsid w:val="00635A23"/>
    <w:rsid w:val="00636E2E"/>
    <w:rsid w:val="00636F2D"/>
    <w:rsid w:val="00641873"/>
    <w:rsid w:val="00642C6F"/>
    <w:rsid w:val="0064348C"/>
    <w:rsid w:val="006434EE"/>
    <w:rsid w:val="00643DA2"/>
    <w:rsid w:val="00645FFA"/>
    <w:rsid w:val="0064600E"/>
    <w:rsid w:val="00646229"/>
    <w:rsid w:val="00646B20"/>
    <w:rsid w:val="00652320"/>
    <w:rsid w:val="0065305E"/>
    <w:rsid w:val="00655526"/>
    <w:rsid w:val="00656D92"/>
    <w:rsid w:val="00662587"/>
    <w:rsid w:val="00662626"/>
    <w:rsid w:val="0066547A"/>
    <w:rsid w:val="006715B1"/>
    <w:rsid w:val="00672CB6"/>
    <w:rsid w:val="006744E1"/>
    <w:rsid w:val="006760CE"/>
    <w:rsid w:val="0067634F"/>
    <w:rsid w:val="0067775E"/>
    <w:rsid w:val="00680F80"/>
    <w:rsid w:val="00681D12"/>
    <w:rsid w:val="006825B4"/>
    <w:rsid w:val="00683F50"/>
    <w:rsid w:val="00684597"/>
    <w:rsid w:val="00686937"/>
    <w:rsid w:val="00687564"/>
    <w:rsid w:val="00687C15"/>
    <w:rsid w:val="00690E10"/>
    <w:rsid w:val="00691F0D"/>
    <w:rsid w:val="00695A68"/>
    <w:rsid w:val="00696451"/>
    <w:rsid w:val="006A043C"/>
    <w:rsid w:val="006A0878"/>
    <w:rsid w:val="006A20D1"/>
    <w:rsid w:val="006A51B3"/>
    <w:rsid w:val="006A59AC"/>
    <w:rsid w:val="006A7B80"/>
    <w:rsid w:val="006A7F20"/>
    <w:rsid w:val="006B1DCB"/>
    <w:rsid w:val="006B2385"/>
    <w:rsid w:val="006B2640"/>
    <w:rsid w:val="006B2749"/>
    <w:rsid w:val="006B27AE"/>
    <w:rsid w:val="006B3E63"/>
    <w:rsid w:val="006B432B"/>
    <w:rsid w:val="006B4CCB"/>
    <w:rsid w:val="006B5259"/>
    <w:rsid w:val="006C05D9"/>
    <w:rsid w:val="006C2394"/>
    <w:rsid w:val="006C3774"/>
    <w:rsid w:val="006C4EC1"/>
    <w:rsid w:val="006C4F64"/>
    <w:rsid w:val="006C56B1"/>
    <w:rsid w:val="006C5EE0"/>
    <w:rsid w:val="006C6B7F"/>
    <w:rsid w:val="006D0525"/>
    <w:rsid w:val="006D0BBC"/>
    <w:rsid w:val="006D2123"/>
    <w:rsid w:val="006D2D1F"/>
    <w:rsid w:val="006D377E"/>
    <w:rsid w:val="006D61A3"/>
    <w:rsid w:val="006D6E16"/>
    <w:rsid w:val="006D796B"/>
    <w:rsid w:val="006E1A89"/>
    <w:rsid w:val="006E222C"/>
    <w:rsid w:val="006E2940"/>
    <w:rsid w:val="006E2F28"/>
    <w:rsid w:val="006E7661"/>
    <w:rsid w:val="006F0714"/>
    <w:rsid w:val="006F1C36"/>
    <w:rsid w:val="006F6648"/>
    <w:rsid w:val="006F74CC"/>
    <w:rsid w:val="006F7EA7"/>
    <w:rsid w:val="0070770E"/>
    <w:rsid w:val="00710B8C"/>
    <w:rsid w:val="00710EB3"/>
    <w:rsid w:val="00710F92"/>
    <w:rsid w:val="0071170D"/>
    <w:rsid w:val="00711FA4"/>
    <w:rsid w:val="007127DE"/>
    <w:rsid w:val="00713593"/>
    <w:rsid w:val="0071405A"/>
    <w:rsid w:val="007173C4"/>
    <w:rsid w:val="0072004F"/>
    <w:rsid w:val="00720EFD"/>
    <w:rsid w:val="007253D3"/>
    <w:rsid w:val="00727074"/>
    <w:rsid w:val="0073213D"/>
    <w:rsid w:val="0073252E"/>
    <w:rsid w:val="0073306A"/>
    <w:rsid w:val="007340FF"/>
    <w:rsid w:val="0074514A"/>
    <w:rsid w:val="00745F36"/>
    <w:rsid w:val="00746471"/>
    <w:rsid w:val="00747E8F"/>
    <w:rsid w:val="0075006B"/>
    <w:rsid w:val="00752E01"/>
    <w:rsid w:val="007539D1"/>
    <w:rsid w:val="00754D20"/>
    <w:rsid w:val="00755AF9"/>
    <w:rsid w:val="00757A7A"/>
    <w:rsid w:val="007601A0"/>
    <w:rsid w:val="00762035"/>
    <w:rsid w:val="00765ABB"/>
    <w:rsid w:val="00770D49"/>
    <w:rsid w:val="0077209C"/>
    <w:rsid w:val="007723B7"/>
    <w:rsid w:val="00775681"/>
    <w:rsid w:val="00785119"/>
    <w:rsid w:val="00785686"/>
    <w:rsid w:val="0078794F"/>
    <w:rsid w:val="00787A2C"/>
    <w:rsid w:val="00787AC1"/>
    <w:rsid w:val="00790D33"/>
    <w:rsid w:val="00791D96"/>
    <w:rsid w:val="00792BB9"/>
    <w:rsid w:val="00794A03"/>
    <w:rsid w:val="00795CD6"/>
    <w:rsid w:val="00796D3A"/>
    <w:rsid w:val="007976F6"/>
    <w:rsid w:val="0079796A"/>
    <w:rsid w:val="007A034E"/>
    <w:rsid w:val="007A23AA"/>
    <w:rsid w:val="007A39E1"/>
    <w:rsid w:val="007A4ACF"/>
    <w:rsid w:val="007A733D"/>
    <w:rsid w:val="007B0EFD"/>
    <w:rsid w:val="007B1A4E"/>
    <w:rsid w:val="007B37D6"/>
    <w:rsid w:val="007B3A18"/>
    <w:rsid w:val="007B6907"/>
    <w:rsid w:val="007C4A41"/>
    <w:rsid w:val="007C6DBB"/>
    <w:rsid w:val="007C7532"/>
    <w:rsid w:val="007D0231"/>
    <w:rsid w:val="007D0B63"/>
    <w:rsid w:val="007D2FAB"/>
    <w:rsid w:val="007D3219"/>
    <w:rsid w:val="007D36ED"/>
    <w:rsid w:val="007D3E6A"/>
    <w:rsid w:val="007D4814"/>
    <w:rsid w:val="007D4A74"/>
    <w:rsid w:val="007D4AF1"/>
    <w:rsid w:val="007D50DD"/>
    <w:rsid w:val="007D6A24"/>
    <w:rsid w:val="007E01EB"/>
    <w:rsid w:val="007E2F33"/>
    <w:rsid w:val="007E40E3"/>
    <w:rsid w:val="007E5079"/>
    <w:rsid w:val="007E6581"/>
    <w:rsid w:val="007E7D08"/>
    <w:rsid w:val="007F0382"/>
    <w:rsid w:val="007F164D"/>
    <w:rsid w:val="007F1B58"/>
    <w:rsid w:val="007F24F2"/>
    <w:rsid w:val="007F5306"/>
    <w:rsid w:val="00801F16"/>
    <w:rsid w:val="00802E72"/>
    <w:rsid w:val="008050F0"/>
    <w:rsid w:val="008061B0"/>
    <w:rsid w:val="00807158"/>
    <w:rsid w:val="00807919"/>
    <w:rsid w:val="008122BE"/>
    <w:rsid w:val="00815310"/>
    <w:rsid w:val="008167D8"/>
    <w:rsid w:val="008169EC"/>
    <w:rsid w:val="00816C92"/>
    <w:rsid w:val="00821494"/>
    <w:rsid w:val="0082495D"/>
    <w:rsid w:val="0082616A"/>
    <w:rsid w:val="00827744"/>
    <w:rsid w:val="00827E0C"/>
    <w:rsid w:val="008326B1"/>
    <w:rsid w:val="00832D73"/>
    <w:rsid w:val="00834672"/>
    <w:rsid w:val="008350EC"/>
    <w:rsid w:val="008353E4"/>
    <w:rsid w:val="00835444"/>
    <w:rsid w:val="00841DC8"/>
    <w:rsid w:val="008425D7"/>
    <w:rsid w:val="008426BD"/>
    <w:rsid w:val="00844805"/>
    <w:rsid w:val="00845DA0"/>
    <w:rsid w:val="00851ED3"/>
    <w:rsid w:val="00854A32"/>
    <w:rsid w:val="00855E1F"/>
    <w:rsid w:val="008577FD"/>
    <w:rsid w:val="0086225B"/>
    <w:rsid w:val="00862560"/>
    <w:rsid w:val="0086354A"/>
    <w:rsid w:val="00864C44"/>
    <w:rsid w:val="0086588D"/>
    <w:rsid w:val="00866209"/>
    <w:rsid w:val="00871CAE"/>
    <w:rsid w:val="0087573E"/>
    <w:rsid w:val="00880E8C"/>
    <w:rsid w:val="00882F84"/>
    <w:rsid w:val="00883340"/>
    <w:rsid w:val="00885623"/>
    <w:rsid w:val="0088626B"/>
    <w:rsid w:val="008878B8"/>
    <w:rsid w:val="008909D8"/>
    <w:rsid w:val="00891A41"/>
    <w:rsid w:val="00891E4B"/>
    <w:rsid w:val="008936DD"/>
    <w:rsid w:val="00894779"/>
    <w:rsid w:val="00894829"/>
    <w:rsid w:val="00896046"/>
    <w:rsid w:val="00897742"/>
    <w:rsid w:val="008978E7"/>
    <w:rsid w:val="00897E65"/>
    <w:rsid w:val="008B029C"/>
    <w:rsid w:val="008B066E"/>
    <w:rsid w:val="008B0767"/>
    <w:rsid w:val="008B5547"/>
    <w:rsid w:val="008B57FC"/>
    <w:rsid w:val="008B69F2"/>
    <w:rsid w:val="008C0E3E"/>
    <w:rsid w:val="008C238B"/>
    <w:rsid w:val="008C2753"/>
    <w:rsid w:val="008C3134"/>
    <w:rsid w:val="008C3AEB"/>
    <w:rsid w:val="008C4227"/>
    <w:rsid w:val="008C7432"/>
    <w:rsid w:val="008D11CA"/>
    <w:rsid w:val="008D4731"/>
    <w:rsid w:val="008D4D6A"/>
    <w:rsid w:val="008D5215"/>
    <w:rsid w:val="008D52CB"/>
    <w:rsid w:val="008E014D"/>
    <w:rsid w:val="008E1087"/>
    <w:rsid w:val="008E1185"/>
    <w:rsid w:val="008E2D6C"/>
    <w:rsid w:val="008E5BBA"/>
    <w:rsid w:val="008E69B1"/>
    <w:rsid w:val="008F0B0A"/>
    <w:rsid w:val="008F16BE"/>
    <w:rsid w:val="008F287A"/>
    <w:rsid w:val="008F654A"/>
    <w:rsid w:val="00902F83"/>
    <w:rsid w:val="009035F9"/>
    <w:rsid w:val="00903F13"/>
    <w:rsid w:val="00904B25"/>
    <w:rsid w:val="009104B0"/>
    <w:rsid w:val="00911CB5"/>
    <w:rsid w:val="00912AC1"/>
    <w:rsid w:val="00913765"/>
    <w:rsid w:val="009138D3"/>
    <w:rsid w:val="00913F44"/>
    <w:rsid w:val="00914361"/>
    <w:rsid w:val="00914F89"/>
    <w:rsid w:val="00915782"/>
    <w:rsid w:val="0091796B"/>
    <w:rsid w:val="00920ACD"/>
    <w:rsid w:val="00921DCE"/>
    <w:rsid w:val="00921FFD"/>
    <w:rsid w:val="009224EC"/>
    <w:rsid w:val="00922D40"/>
    <w:rsid w:val="00924173"/>
    <w:rsid w:val="00925645"/>
    <w:rsid w:val="00925AB1"/>
    <w:rsid w:val="00931BA6"/>
    <w:rsid w:val="009320D6"/>
    <w:rsid w:val="009334C2"/>
    <w:rsid w:val="009351E5"/>
    <w:rsid w:val="009353BA"/>
    <w:rsid w:val="009359F1"/>
    <w:rsid w:val="00937A62"/>
    <w:rsid w:val="00941BC3"/>
    <w:rsid w:val="00946440"/>
    <w:rsid w:val="00946D1A"/>
    <w:rsid w:val="009477E9"/>
    <w:rsid w:val="00950DB7"/>
    <w:rsid w:val="0095207A"/>
    <w:rsid w:val="00953488"/>
    <w:rsid w:val="00953A17"/>
    <w:rsid w:val="00956522"/>
    <w:rsid w:val="00956963"/>
    <w:rsid w:val="009570F1"/>
    <w:rsid w:val="009571D1"/>
    <w:rsid w:val="00961642"/>
    <w:rsid w:val="00963383"/>
    <w:rsid w:val="009638D7"/>
    <w:rsid w:val="00963E3D"/>
    <w:rsid w:val="00966829"/>
    <w:rsid w:val="00967748"/>
    <w:rsid w:val="00967DD9"/>
    <w:rsid w:val="00972BFA"/>
    <w:rsid w:val="00975DAF"/>
    <w:rsid w:val="009809BF"/>
    <w:rsid w:val="00984459"/>
    <w:rsid w:val="00986533"/>
    <w:rsid w:val="00987EE1"/>
    <w:rsid w:val="00990605"/>
    <w:rsid w:val="009921D8"/>
    <w:rsid w:val="00995665"/>
    <w:rsid w:val="0099615C"/>
    <w:rsid w:val="00996B68"/>
    <w:rsid w:val="00997849"/>
    <w:rsid w:val="00997F85"/>
    <w:rsid w:val="009A1941"/>
    <w:rsid w:val="009A437A"/>
    <w:rsid w:val="009A5619"/>
    <w:rsid w:val="009A7DFC"/>
    <w:rsid w:val="009B0222"/>
    <w:rsid w:val="009B1331"/>
    <w:rsid w:val="009B19C2"/>
    <w:rsid w:val="009B20D7"/>
    <w:rsid w:val="009B40FB"/>
    <w:rsid w:val="009B50EB"/>
    <w:rsid w:val="009B6E26"/>
    <w:rsid w:val="009C018C"/>
    <w:rsid w:val="009C1360"/>
    <w:rsid w:val="009C624C"/>
    <w:rsid w:val="009C691A"/>
    <w:rsid w:val="009C7124"/>
    <w:rsid w:val="009C7686"/>
    <w:rsid w:val="009D15FD"/>
    <w:rsid w:val="009D1A4A"/>
    <w:rsid w:val="009D3B38"/>
    <w:rsid w:val="009D4264"/>
    <w:rsid w:val="009D551C"/>
    <w:rsid w:val="009D62C2"/>
    <w:rsid w:val="009E0591"/>
    <w:rsid w:val="009E0D81"/>
    <w:rsid w:val="009E2E1B"/>
    <w:rsid w:val="009E3C19"/>
    <w:rsid w:val="009E656C"/>
    <w:rsid w:val="009F1003"/>
    <w:rsid w:val="009F2846"/>
    <w:rsid w:val="009F4BD1"/>
    <w:rsid w:val="009F6B94"/>
    <w:rsid w:val="00A02BC2"/>
    <w:rsid w:val="00A039AA"/>
    <w:rsid w:val="00A04573"/>
    <w:rsid w:val="00A05EC1"/>
    <w:rsid w:val="00A06FE8"/>
    <w:rsid w:val="00A11744"/>
    <w:rsid w:val="00A11ABD"/>
    <w:rsid w:val="00A125BA"/>
    <w:rsid w:val="00A14588"/>
    <w:rsid w:val="00A17891"/>
    <w:rsid w:val="00A21090"/>
    <w:rsid w:val="00A23E9B"/>
    <w:rsid w:val="00A268DB"/>
    <w:rsid w:val="00A31E48"/>
    <w:rsid w:val="00A32BAE"/>
    <w:rsid w:val="00A3352D"/>
    <w:rsid w:val="00A33DCF"/>
    <w:rsid w:val="00A34339"/>
    <w:rsid w:val="00A34F8C"/>
    <w:rsid w:val="00A37C45"/>
    <w:rsid w:val="00A40C4B"/>
    <w:rsid w:val="00A40D6E"/>
    <w:rsid w:val="00A4255E"/>
    <w:rsid w:val="00A441A3"/>
    <w:rsid w:val="00A47E5F"/>
    <w:rsid w:val="00A527A6"/>
    <w:rsid w:val="00A555CA"/>
    <w:rsid w:val="00A62419"/>
    <w:rsid w:val="00A6253B"/>
    <w:rsid w:val="00A63018"/>
    <w:rsid w:val="00A64020"/>
    <w:rsid w:val="00A647F8"/>
    <w:rsid w:val="00A654B1"/>
    <w:rsid w:val="00A67AB8"/>
    <w:rsid w:val="00A71F99"/>
    <w:rsid w:val="00A7383E"/>
    <w:rsid w:val="00A753F2"/>
    <w:rsid w:val="00A769B0"/>
    <w:rsid w:val="00A77D2C"/>
    <w:rsid w:val="00A83307"/>
    <w:rsid w:val="00A87DBF"/>
    <w:rsid w:val="00A90A20"/>
    <w:rsid w:val="00A92155"/>
    <w:rsid w:val="00A926DA"/>
    <w:rsid w:val="00A92B4D"/>
    <w:rsid w:val="00A95AF4"/>
    <w:rsid w:val="00A96C85"/>
    <w:rsid w:val="00AA055D"/>
    <w:rsid w:val="00AA387E"/>
    <w:rsid w:val="00AA3DF9"/>
    <w:rsid w:val="00AA6A9B"/>
    <w:rsid w:val="00AA6ADE"/>
    <w:rsid w:val="00AA7048"/>
    <w:rsid w:val="00AB13E5"/>
    <w:rsid w:val="00AB172D"/>
    <w:rsid w:val="00AB38CC"/>
    <w:rsid w:val="00AB6314"/>
    <w:rsid w:val="00AB7462"/>
    <w:rsid w:val="00AB7DF3"/>
    <w:rsid w:val="00AC5814"/>
    <w:rsid w:val="00AC7D19"/>
    <w:rsid w:val="00AD27F8"/>
    <w:rsid w:val="00AD6877"/>
    <w:rsid w:val="00AE02D9"/>
    <w:rsid w:val="00AE3278"/>
    <w:rsid w:val="00AE6CD4"/>
    <w:rsid w:val="00AF053E"/>
    <w:rsid w:val="00AF0779"/>
    <w:rsid w:val="00AF14CF"/>
    <w:rsid w:val="00AF158D"/>
    <w:rsid w:val="00AF18ED"/>
    <w:rsid w:val="00AF18F8"/>
    <w:rsid w:val="00AF1D0C"/>
    <w:rsid w:val="00AF39AA"/>
    <w:rsid w:val="00B025E3"/>
    <w:rsid w:val="00B02FA7"/>
    <w:rsid w:val="00B06B76"/>
    <w:rsid w:val="00B0709A"/>
    <w:rsid w:val="00B12742"/>
    <w:rsid w:val="00B132A9"/>
    <w:rsid w:val="00B16BDA"/>
    <w:rsid w:val="00B17E37"/>
    <w:rsid w:val="00B21F55"/>
    <w:rsid w:val="00B22B95"/>
    <w:rsid w:val="00B252A6"/>
    <w:rsid w:val="00B26DDC"/>
    <w:rsid w:val="00B308E4"/>
    <w:rsid w:val="00B34A38"/>
    <w:rsid w:val="00B35B3B"/>
    <w:rsid w:val="00B35FE3"/>
    <w:rsid w:val="00B366BA"/>
    <w:rsid w:val="00B40D05"/>
    <w:rsid w:val="00B4114F"/>
    <w:rsid w:val="00B41482"/>
    <w:rsid w:val="00B43A4B"/>
    <w:rsid w:val="00B4415D"/>
    <w:rsid w:val="00B4593C"/>
    <w:rsid w:val="00B47E9C"/>
    <w:rsid w:val="00B530F4"/>
    <w:rsid w:val="00B55525"/>
    <w:rsid w:val="00B5618A"/>
    <w:rsid w:val="00B563BC"/>
    <w:rsid w:val="00B569F6"/>
    <w:rsid w:val="00B62430"/>
    <w:rsid w:val="00B626B8"/>
    <w:rsid w:val="00B62B00"/>
    <w:rsid w:val="00B666DE"/>
    <w:rsid w:val="00B70DB4"/>
    <w:rsid w:val="00B73120"/>
    <w:rsid w:val="00B758B3"/>
    <w:rsid w:val="00B75F1A"/>
    <w:rsid w:val="00B76B32"/>
    <w:rsid w:val="00B777E3"/>
    <w:rsid w:val="00B82ACC"/>
    <w:rsid w:val="00B8350E"/>
    <w:rsid w:val="00B8462F"/>
    <w:rsid w:val="00B84755"/>
    <w:rsid w:val="00B87E33"/>
    <w:rsid w:val="00B90641"/>
    <w:rsid w:val="00B91613"/>
    <w:rsid w:val="00B92CF1"/>
    <w:rsid w:val="00B95CFE"/>
    <w:rsid w:val="00B97A74"/>
    <w:rsid w:val="00BA38B6"/>
    <w:rsid w:val="00BA3A4A"/>
    <w:rsid w:val="00BA659A"/>
    <w:rsid w:val="00BB21DF"/>
    <w:rsid w:val="00BB28F6"/>
    <w:rsid w:val="00BB3C51"/>
    <w:rsid w:val="00BB4323"/>
    <w:rsid w:val="00BC016C"/>
    <w:rsid w:val="00BC0D14"/>
    <w:rsid w:val="00BC0FAB"/>
    <w:rsid w:val="00BC1676"/>
    <w:rsid w:val="00BC1A38"/>
    <w:rsid w:val="00BC1F8C"/>
    <w:rsid w:val="00BC386D"/>
    <w:rsid w:val="00BC3D72"/>
    <w:rsid w:val="00BC4425"/>
    <w:rsid w:val="00BC6905"/>
    <w:rsid w:val="00BD3FFC"/>
    <w:rsid w:val="00BD5FA5"/>
    <w:rsid w:val="00BD7158"/>
    <w:rsid w:val="00BD7AA1"/>
    <w:rsid w:val="00BE0E48"/>
    <w:rsid w:val="00BE10D4"/>
    <w:rsid w:val="00BE31BC"/>
    <w:rsid w:val="00BE4F08"/>
    <w:rsid w:val="00BE715E"/>
    <w:rsid w:val="00BF0950"/>
    <w:rsid w:val="00BF5843"/>
    <w:rsid w:val="00BF6874"/>
    <w:rsid w:val="00BF7C7A"/>
    <w:rsid w:val="00C00878"/>
    <w:rsid w:val="00C013B7"/>
    <w:rsid w:val="00C048BF"/>
    <w:rsid w:val="00C06D51"/>
    <w:rsid w:val="00C06F75"/>
    <w:rsid w:val="00C072E7"/>
    <w:rsid w:val="00C07674"/>
    <w:rsid w:val="00C07F88"/>
    <w:rsid w:val="00C11127"/>
    <w:rsid w:val="00C133F8"/>
    <w:rsid w:val="00C17F3B"/>
    <w:rsid w:val="00C20AC8"/>
    <w:rsid w:val="00C21384"/>
    <w:rsid w:val="00C21812"/>
    <w:rsid w:val="00C21DD0"/>
    <w:rsid w:val="00C22526"/>
    <w:rsid w:val="00C22C9D"/>
    <w:rsid w:val="00C2371B"/>
    <w:rsid w:val="00C24E48"/>
    <w:rsid w:val="00C2581C"/>
    <w:rsid w:val="00C32AEF"/>
    <w:rsid w:val="00C3362B"/>
    <w:rsid w:val="00C33BBA"/>
    <w:rsid w:val="00C344CC"/>
    <w:rsid w:val="00C41D84"/>
    <w:rsid w:val="00C43831"/>
    <w:rsid w:val="00C439C1"/>
    <w:rsid w:val="00C43FC6"/>
    <w:rsid w:val="00C452EC"/>
    <w:rsid w:val="00C455C3"/>
    <w:rsid w:val="00C501A0"/>
    <w:rsid w:val="00C50AFC"/>
    <w:rsid w:val="00C524CC"/>
    <w:rsid w:val="00C53919"/>
    <w:rsid w:val="00C570BB"/>
    <w:rsid w:val="00C5719C"/>
    <w:rsid w:val="00C5758D"/>
    <w:rsid w:val="00C60F62"/>
    <w:rsid w:val="00C6110E"/>
    <w:rsid w:val="00C617AD"/>
    <w:rsid w:val="00C645EF"/>
    <w:rsid w:val="00C654AD"/>
    <w:rsid w:val="00C66CAD"/>
    <w:rsid w:val="00C70B58"/>
    <w:rsid w:val="00C70D03"/>
    <w:rsid w:val="00C7269C"/>
    <w:rsid w:val="00C7309C"/>
    <w:rsid w:val="00C73375"/>
    <w:rsid w:val="00C73462"/>
    <w:rsid w:val="00C74585"/>
    <w:rsid w:val="00C77087"/>
    <w:rsid w:val="00C8319D"/>
    <w:rsid w:val="00C84A48"/>
    <w:rsid w:val="00C84E21"/>
    <w:rsid w:val="00C863CF"/>
    <w:rsid w:val="00C866FF"/>
    <w:rsid w:val="00C87395"/>
    <w:rsid w:val="00C90B59"/>
    <w:rsid w:val="00C9185E"/>
    <w:rsid w:val="00C92D8C"/>
    <w:rsid w:val="00C9332F"/>
    <w:rsid w:val="00C96215"/>
    <w:rsid w:val="00C9742E"/>
    <w:rsid w:val="00CA0519"/>
    <w:rsid w:val="00CA241A"/>
    <w:rsid w:val="00CA2CCA"/>
    <w:rsid w:val="00CA4549"/>
    <w:rsid w:val="00CA4F31"/>
    <w:rsid w:val="00CA746A"/>
    <w:rsid w:val="00CB19E3"/>
    <w:rsid w:val="00CB2421"/>
    <w:rsid w:val="00CB2DEA"/>
    <w:rsid w:val="00CB548B"/>
    <w:rsid w:val="00CC1F63"/>
    <w:rsid w:val="00CC21B0"/>
    <w:rsid w:val="00CC5A01"/>
    <w:rsid w:val="00CC642E"/>
    <w:rsid w:val="00CC70E9"/>
    <w:rsid w:val="00CD1374"/>
    <w:rsid w:val="00CD286A"/>
    <w:rsid w:val="00CD37AC"/>
    <w:rsid w:val="00CD6C33"/>
    <w:rsid w:val="00CE24E4"/>
    <w:rsid w:val="00CE2D6A"/>
    <w:rsid w:val="00CE3CC7"/>
    <w:rsid w:val="00CE4202"/>
    <w:rsid w:val="00CE453A"/>
    <w:rsid w:val="00CE4644"/>
    <w:rsid w:val="00CF06DC"/>
    <w:rsid w:val="00CF41BF"/>
    <w:rsid w:val="00CF6307"/>
    <w:rsid w:val="00CF67B7"/>
    <w:rsid w:val="00D00085"/>
    <w:rsid w:val="00D017D1"/>
    <w:rsid w:val="00D01D4F"/>
    <w:rsid w:val="00D0252D"/>
    <w:rsid w:val="00D038B7"/>
    <w:rsid w:val="00D06CE8"/>
    <w:rsid w:val="00D1168A"/>
    <w:rsid w:val="00D11E2C"/>
    <w:rsid w:val="00D1315D"/>
    <w:rsid w:val="00D141CD"/>
    <w:rsid w:val="00D15C6F"/>
    <w:rsid w:val="00D20701"/>
    <w:rsid w:val="00D21921"/>
    <w:rsid w:val="00D22BAB"/>
    <w:rsid w:val="00D266FE"/>
    <w:rsid w:val="00D27043"/>
    <w:rsid w:val="00D27495"/>
    <w:rsid w:val="00D30215"/>
    <w:rsid w:val="00D33034"/>
    <w:rsid w:val="00D331AC"/>
    <w:rsid w:val="00D33FFF"/>
    <w:rsid w:val="00D369F7"/>
    <w:rsid w:val="00D40F3C"/>
    <w:rsid w:val="00D41410"/>
    <w:rsid w:val="00D4411C"/>
    <w:rsid w:val="00D507EE"/>
    <w:rsid w:val="00D509C8"/>
    <w:rsid w:val="00D53521"/>
    <w:rsid w:val="00D535C4"/>
    <w:rsid w:val="00D61EFE"/>
    <w:rsid w:val="00D6292D"/>
    <w:rsid w:val="00D62DA9"/>
    <w:rsid w:val="00D6310D"/>
    <w:rsid w:val="00D6415F"/>
    <w:rsid w:val="00D647CC"/>
    <w:rsid w:val="00D65A32"/>
    <w:rsid w:val="00D65DBA"/>
    <w:rsid w:val="00D719D0"/>
    <w:rsid w:val="00D73586"/>
    <w:rsid w:val="00D73945"/>
    <w:rsid w:val="00D73A91"/>
    <w:rsid w:val="00D76488"/>
    <w:rsid w:val="00D769F4"/>
    <w:rsid w:val="00D7758E"/>
    <w:rsid w:val="00D8237D"/>
    <w:rsid w:val="00D83B90"/>
    <w:rsid w:val="00D83C53"/>
    <w:rsid w:val="00D84112"/>
    <w:rsid w:val="00D85196"/>
    <w:rsid w:val="00D8762D"/>
    <w:rsid w:val="00D91275"/>
    <w:rsid w:val="00D94ABD"/>
    <w:rsid w:val="00D957D3"/>
    <w:rsid w:val="00D976BB"/>
    <w:rsid w:val="00DA0654"/>
    <w:rsid w:val="00DA14AE"/>
    <w:rsid w:val="00DA429B"/>
    <w:rsid w:val="00DA4493"/>
    <w:rsid w:val="00DB0062"/>
    <w:rsid w:val="00DB12BB"/>
    <w:rsid w:val="00DB14FC"/>
    <w:rsid w:val="00DB372D"/>
    <w:rsid w:val="00DB3B1F"/>
    <w:rsid w:val="00DB456B"/>
    <w:rsid w:val="00DB4C67"/>
    <w:rsid w:val="00DB7266"/>
    <w:rsid w:val="00DC233B"/>
    <w:rsid w:val="00DC3BCD"/>
    <w:rsid w:val="00DC5C34"/>
    <w:rsid w:val="00DC724A"/>
    <w:rsid w:val="00DD03D0"/>
    <w:rsid w:val="00DD060C"/>
    <w:rsid w:val="00DD11DB"/>
    <w:rsid w:val="00DD2738"/>
    <w:rsid w:val="00DD3EEA"/>
    <w:rsid w:val="00DD4264"/>
    <w:rsid w:val="00DD448F"/>
    <w:rsid w:val="00DD4DDC"/>
    <w:rsid w:val="00DD5521"/>
    <w:rsid w:val="00DD7BE9"/>
    <w:rsid w:val="00DE222D"/>
    <w:rsid w:val="00DE2769"/>
    <w:rsid w:val="00DE29BF"/>
    <w:rsid w:val="00DE4836"/>
    <w:rsid w:val="00DE6010"/>
    <w:rsid w:val="00DE6AA2"/>
    <w:rsid w:val="00DE7B79"/>
    <w:rsid w:val="00DF10BF"/>
    <w:rsid w:val="00DF1FE8"/>
    <w:rsid w:val="00DF38C7"/>
    <w:rsid w:val="00DF394E"/>
    <w:rsid w:val="00DF4DC9"/>
    <w:rsid w:val="00DF5DD3"/>
    <w:rsid w:val="00DF797E"/>
    <w:rsid w:val="00E00E97"/>
    <w:rsid w:val="00E01E8E"/>
    <w:rsid w:val="00E057F1"/>
    <w:rsid w:val="00E066DA"/>
    <w:rsid w:val="00E06C0D"/>
    <w:rsid w:val="00E10A07"/>
    <w:rsid w:val="00E14148"/>
    <w:rsid w:val="00E16821"/>
    <w:rsid w:val="00E202CB"/>
    <w:rsid w:val="00E20DA9"/>
    <w:rsid w:val="00E22256"/>
    <w:rsid w:val="00E22FAF"/>
    <w:rsid w:val="00E254A0"/>
    <w:rsid w:val="00E26651"/>
    <w:rsid w:val="00E26F29"/>
    <w:rsid w:val="00E271AE"/>
    <w:rsid w:val="00E31EC9"/>
    <w:rsid w:val="00E3230C"/>
    <w:rsid w:val="00E34230"/>
    <w:rsid w:val="00E3739F"/>
    <w:rsid w:val="00E4125D"/>
    <w:rsid w:val="00E46F28"/>
    <w:rsid w:val="00E50694"/>
    <w:rsid w:val="00E527DD"/>
    <w:rsid w:val="00E543B7"/>
    <w:rsid w:val="00E5446F"/>
    <w:rsid w:val="00E55E1C"/>
    <w:rsid w:val="00E57B33"/>
    <w:rsid w:val="00E60A2B"/>
    <w:rsid w:val="00E614AF"/>
    <w:rsid w:val="00E61998"/>
    <w:rsid w:val="00E63476"/>
    <w:rsid w:val="00E63F33"/>
    <w:rsid w:val="00E6443C"/>
    <w:rsid w:val="00E6628F"/>
    <w:rsid w:val="00E6763F"/>
    <w:rsid w:val="00E71BE4"/>
    <w:rsid w:val="00E72A54"/>
    <w:rsid w:val="00E741B8"/>
    <w:rsid w:val="00E762FE"/>
    <w:rsid w:val="00E802A8"/>
    <w:rsid w:val="00E82984"/>
    <w:rsid w:val="00E82A1F"/>
    <w:rsid w:val="00E82AF8"/>
    <w:rsid w:val="00E8392E"/>
    <w:rsid w:val="00E90A1F"/>
    <w:rsid w:val="00E91258"/>
    <w:rsid w:val="00E915B7"/>
    <w:rsid w:val="00E9343A"/>
    <w:rsid w:val="00EA1D21"/>
    <w:rsid w:val="00EA3123"/>
    <w:rsid w:val="00EA35A0"/>
    <w:rsid w:val="00EA5DAA"/>
    <w:rsid w:val="00EA710A"/>
    <w:rsid w:val="00EA73F6"/>
    <w:rsid w:val="00EB031B"/>
    <w:rsid w:val="00EB28CA"/>
    <w:rsid w:val="00EB2C42"/>
    <w:rsid w:val="00EB403C"/>
    <w:rsid w:val="00EB5F80"/>
    <w:rsid w:val="00EB6009"/>
    <w:rsid w:val="00EC2C50"/>
    <w:rsid w:val="00EC4095"/>
    <w:rsid w:val="00ED1A7C"/>
    <w:rsid w:val="00ED3C04"/>
    <w:rsid w:val="00ED3C5D"/>
    <w:rsid w:val="00ED437F"/>
    <w:rsid w:val="00ED5B2F"/>
    <w:rsid w:val="00ED72B4"/>
    <w:rsid w:val="00ED7F72"/>
    <w:rsid w:val="00EE36F1"/>
    <w:rsid w:val="00EE7710"/>
    <w:rsid w:val="00EE7DC0"/>
    <w:rsid w:val="00EF0900"/>
    <w:rsid w:val="00EF22BE"/>
    <w:rsid w:val="00EF25E8"/>
    <w:rsid w:val="00EF2935"/>
    <w:rsid w:val="00EF60A4"/>
    <w:rsid w:val="00EF667D"/>
    <w:rsid w:val="00EF6A2F"/>
    <w:rsid w:val="00F0051B"/>
    <w:rsid w:val="00F042C3"/>
    <w:rsid w:val="00F0704D"/>
    <w:rsid w:val="00F1007F"/>
    <w:rsid w:val="00F10CFD"/>
    <w:rsid w:val="00F12F5C"/>
    <w:rsid w:val="00F150D6"/>
    <w:rsid w:val="00F1522B"/>
    <w:rsid w:val="00F1578A"/>
    <w:rsid w:val="00F1579D"/>
    <w:rsid w:val="00F211A0"/>
    <w:rsid w:val="00F215A2"/>
    <w:rsid w:val="00F24706"/>
    <w:rsid w:val="00F25DF2"/>
    <w:rsid w:val="00F26193"/>
    <w:rsid w:val="00F26A0E"/>
    <w:rsid w:val="00F304DC"/>
    <w:rsid w:val="00F3338F"/>
    <w:rsid w:val="00F36B6A"/>
    <w:rsid w:val="00F40AF4"/>
    <w:rsid w:val="00F41669"/>
    <w:rsid w:val="00F416B9"/>
    <w:rsid w:val="00F42257"/>
    <w:rsid w:val="00F42C6E"/>
    <w:rsid w:val="00F44F9D"/>
    <w:rsid w:val="00F45C84"/>
    <w:rsid w:val="00F4722D"/>
    <w:rsid w:val="00F47A28"/>
    <w:rsid w:val="00F50483"/>
    <w:rsid w:val="00F5117D"/>
    <w:rsid w:val="00F528BF"/>
    <w:rsid w:val="00F54D62"/>
    <w:rsid w:val="00F555EF"/>
    <w:rsid w:val="00F639F2"/>
    <w:rsid w:val="00F64007"/>
    <w:rsid w:val="00F6532B"/>
    <w:rsid w:val="00F6534F"/>
    <w:rsid w:val="00F6614E"/>
    <w:rsid w:val="00F71091"/>
    <w:rsid w:val="00F82615"/>
    <w:rsid w:val="00F82CE6"/>
    <w:rsid w:val="00F848C6"/>
    <w:rsid w:val="00F84D55"/>
    <w:rsid w:val="00F9186A"/>
    <w:rsid w:val="00F92392"/>
    <w:rsid w:val="00F93619"/>
    <w:rsid w:val="00F93745"/>
    <w:rsid w:val="00F948F0"/>
    <w:rsid w:val="00F94949"/>
    <w:rsid w:val="00F94CBF"/>
    <w:rsid w:val="00F96387"/>
    <w:rsid w:val="00F97A44"/>
    <w:rsid w:val="00FA05A0"/>
    <w:rsid w:val="00FA1D2A"/>
    <w:rsid w:val="00FA2D05"/>
    <w:rsid w:val="00FA2D1E"/>
    <w:rsid w:val="00FA5A87"/>
    <w:rsid w:val="00FA6E50"/>
    <w:rsid w:val="00FB0297"/>
    <w:rsid w:val="00FB02F0"/>
    <w:rsid w:val="00FB05B4"/>
    <w:rsid w:val="00FB11E5"/>
    <w:rsid w:val="00FB199D"/>
    <w:rsid w:val="00FB4561"/>
    <w:rsid w:val="00FB4CA9"/>
    <w:rsid w:val="00FC15A2"/>
    <w:rsid w:val="00FC1C51"/>
    <w:rsid w:val="00FC639C"/>
    <w:rsid w:val="00FC7367"/>
    <w:rsid w:val="00FD0DF5"/>
    <w:rsid w:val="00FD2432"/>
    <w:rsid w:val="00FD2739"/>
    <w:rsid w:val="00FD4C21"/>
    <w:rsid w:val="00FD5797"/>
    <w:rsid w:val="00FD73B4"/>
    <w:rsid w:val="00FD75B1"/>
    <w:rsid w:val="00FD793D"/>
    <w:rsid w:val="00FE171C"/>
    <w:rsid w:val="00FE233E"/>
    <w:rsid w:val="00FE24FD"/>
    <w:rsid w:val="00FE46DF"/>
    <w:rsid w:val="00FE5BC5"/>
    <w:rsid w:val="00FE5F3B"/>
    <w:rsid w:val="00FE6840"/>
    <w:rsid w:val="00FE6B06"/>
    <w:rsid w:val="00FE7195"/>
    <w:rsid w:val="00FE7E7D"/>
    <w:rsid w:val="00FF0BAC"/>
    <w:rsid w:val="00FF23AC"/>
    <w:rsid w:val="00FF2A88"/>
    <w:rsid w:val="00FF4A6F"/>
    <w:rsid w:val="00FF5736"/>
    <w:rsid w:val="00FF5876"/>
    <w:rsid w:val="00FF5F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293BD"/>
  <w15:docId w15:val="{CE3FE3BD-C039-4562-BB5E-775F659DC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XGD_Normal"/>
    <w:qFormat/>
    <w:rsid w:val="001F1D57"/>
    <w:pPr>
      <w:widowControl w:val="0"/>
      <w:spacing w:before="100" w:beforeAutospacing="1" w:after="100" w:afterAutospacing="1" w:line="240" w:lineRule="auto"/>
      <w:jc w:val="both"/>
    </w:pPr>
    <w:rPr>
      <w:rFonts w:ascii="Arial" w:hAnsi="Arial"/>
      <w:color w:val="000000" w:themeColor="text1"/>
      <w:kern w:val="2"/>
      <w:sz w:val="21"/>
      <w:lang w:val="en-US"/>
    </w:rPr>
  </w:style>
  <w:style w:type="paragraph" w:styleId="10">
    <w:name w:val="heading 1"/>
    <w:aliases w:val="XGD_Heading 1"/>
    <w:basedOn w:val="a"/>
    <w:next w:val="a"/>
    <w:link w:val="11"/>
    <w:uiPriority w:val="9"/>
    <w:qFormat/>
    <w:rsid w:val="00D507EE"/>
    <w:pPr>
      <w:keepNext/>
      <w:keepLines/>
      <w:numPr>
        <w:numId w:val="1"/>
      </w:numPr>
      <w:spacing w:line="578" w:lineRule="auto"/>
      <w:outlineLvl w:val="0"/>
    </w:pPr>
    <w:rPr>
      <w:rFonts w:cs="Arial"/>
      <w:b/>
      <w:bCs/>
      <w:kern w:val="44"/>
      <w:sz w:val="36"/>
      <w:szCs w:val="44"/>
    </w:rPr>
  </w:style>
  <w:style w:type="paragraph" w:styleId="20">
    <w:name w:val="heading 2"/>
    <w:aliases w:val="XGD_Heading 2"/>
    <w:basedOn w:val="10"/>
    <w:next w:val="a"/>
    <w:link w:val="21"/>
    <w:uiPriority w:val="9"/>
    <w:unhideWhenUsed/>
    <w:qFormat/>
    <w:rsid w:val="0050580A"/>
    <w:pPr>
      <w:numPr>
        <w:ilvl w:val="1"/>
      </w:numPr>
      <w:pBdr>
        <w:top w:val="single" w:sz="18" w:space="1" w:color="0038A8"/>
      </w:pBdr>
      <w:spacing w:beforeLines="50" w:beforeAutospacing="0" w:line="276" w:lineRule="auto"/>
      <w:outlineLvl w:val="1"/>
    </w:pPr>
    <w:rPr>
      <w:sz w:val="32"/>
    </w:rPr>
  </w:style>
  <w:style w:type="paragraph" w:styleId="30">
    <w:name w:val="heading 3"/>
    <w:aliases w:val="XGD_Heading 3"/>
    <w:basedOn w:val="20"/>
    <w:next w:val="a"/>
    <w:link w:val="31"/>
    <w:uiPriority w:val="9"/>
    <w:unhideWhenUsed/>
    <w:qFormat/>
    <w:rsid w:val="0050580A"/>
    <w:pPr>
      <w:numPr>
        <w:ilvl w:val="2"/>
      </w:numPr>
      <w:spacing w:before="156"/>
      <w:outlineLvl w:val="2"/>
    </w:pPr>
    <w:rPr>
      <w:sz w:val="28"/>
    </w:rPr>
  </w:style>
  <w:style w:type="paragraph" w:styleId="4">
    <w:name w:val="heading 4"/>
    <w:aliases w:val="XGD_Heading 4,标题 4 XGD_Heading 4"/>
    <w:basedOn w:val="a"/>
    <w:next w:val="a"/>
    <w:link w:val="41"/>
    <w:unhideWhenUsed/>
    <w:qFormat/>
    <w:rsid w:val="0050580A"/>
    <w:pPr>
      <w:keepNext/>
      <w:keepLines/>
      <w:numPr>
        <w:numId w:val="2"/>
      </w:numPr>
      <w:spacing w:line="360" w:lineRule="auto"/>
      <w:ind w:left="845"/>
      <w:outlineLvl w:val="3"/>
    </w:pPr>
    <w:rPr>
      <w:rFonts w:eastAsiaTheme="majorEastAsia" w:cs="Arial"/>
      <w:bCs/>
      <w:sz w:val="24"/>
      <w:szCs w:val="28"/>
    </w:rPr>
  </w:style>
  <w:style w:type="paragraph" w:styleId="5">
    <w:name w:val="heading 5"/>
    <w:basedOn w:val="a"/>
    <w:next w:val="a"/>
    <w:link w:val="50"/>
    <w:uiPriority w:val="9"/>
    <w:unhideWhenUsed/>
    <w:rsid w:val="002540C2"/>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PIDescription">
    <w:name w:val="API_Description"/>
    <w:basedOn w:val="a"/>
    <w:qFormat/>
    <w:rsid w:val="00D507EE"/>
    <w:pPr>
      <w:ind w:left="425"/>
    </w:pPr>
    <w:rPr>
      <w:sz w:val="20"/>
      <w:szCs w:val="18"/>
    </w:rPr>
  </w:style>
  <w:style w:type="paragraph" w:customStyle="1" w:styleId="APIFunction">
    <w:name w:val="API_Function"/>
    <w:basedOn w:val="10"/>
    <w:qFormat/>
    <w:rsid w:val="0050580A"/>
    <w:pPr>
      <w:numPr>
        <w:numId w:val="0"/>
      </w:numPr>
      <w:spacing w:after="120"/>
    </w:pPr>
  </w:style>
  <w:style w:type="character" w:customStyle="1" w:styleId="11">
    <w:name w:val="标题 1 字符"/>
    <w:aliases w:val="XGD_Heading 1 字符"/>
    <w:basedOn w:val="a0"/>
    <w:link w:val="10"/>
    <w:uiPriority w:val="9"/>
    <w:rsid w:val="00D507EE"/>
    <w:rPr>
      <w:rFonts w:ascii="Arial" w:hAnsi="Arial" w:cs="Arial"/>
      <w:b/>
      <w:bCs/>
      <w:color w:val="000000" w:themeColor="text1"/>
      <w:kern w:val="44"/>
      <w:sz w:val="36"/>
      <w:szCs w:val="44"/>
      <w:lang w:val="en-US"/>
    </w:rPr>
  </w:style>
  <w:style w:type="paragraph" w:customStyle="1" w:styleId="APIParameter">
    <w:name w:val="API_Parameter"/>
    <w:qFormat/>
    <w:rsid w:val="00D507EE"/>
    <w:pPr>
      <w:spacing w:before="100" w:beforeAutospacing="1" w:after="100" w:afterAutospacing="1" w:line="240" w:lineRule="auto"/>
      <w:ind w:left="425"/>
    </w:pPr>
    <w:rPr>
      <w:rFonts w:ascii="Arial" w:hAnsi="Arial"/>
      <w:i/>
      <w:kern w:val="2"/>
      <w:sz w:val="20"/>
      <w:lang w:val="en-US"/>
    </w:rPr>
  </w:style>
  <w:style w:type="paragraph" w:customStyle="1" w:styleId="APIRemarks">
    <w:name w:val="API_Remarks"/>
    <w:basedOn w:val="a"/>
    <w:qFormat/>
    <w:rsid w:val="00D507EE"/>
    <w:pPr>
      <w:spacing w:after="0"/>
      <w:ind w:left="851"/>
    </w:pPr>
    <w:rPr>
      <w:sz w:val="20"/>
      <w:szCs w:val="15"/>
    </w:rPr>
  </w:style>
  <w:style w:type="paragraph" w:customStyle="1" w:styleId="APISourceCode">
    <w:name w:val="API_Source Code"/>
    <w:basedOn w:val="a"/>
    <w:qFormat/>
    <w:rsid w:val="00F82615"/>
    <w:pPr>
      <w:shd w:val="clear" w:color="auto" w:fill="D9D9D9" w:themeFill="background1" w:themeFillShade="D9"/>
      <w:spacing w:before="0" w:beforeAutospacing="0" w:after="0" w:afterAutospacing="0" w:line="240" w:lineRule="atLeast"/>
    </w:pPr>
    <w:rPr>
      <w:rFonts w:ascii="Courier New" w:eastAsia="Arial" w:hAnsi="Courier New"/>
      <w:sz w:val="20"/>
      <w:szCs w:val="24"/>
    </w:rPr>
  </w:style>
  <w:style w:type="paragraph" w:customStyle="1" w:styleId="APIStyle">
    <w:name w:val="API_Style"/>
    <w:basedOn w:val="a"/>
    <w:qFormat/>
    <w:rsid w:val="00D507EE"/>
    <w:rPr>
      <w:b/>
      <w:sz w:val="24"/>
    </w:rPr>
  </w:style>
  <w:style w:type="character" w:customStyle="1" w:styleId="21">
    <w:name w:val="标题 2 字符"/>
    <w:aliases w:val="XGD_Heading 2 字符"/>
    <w:basedOn w:val="a0"/>
    <w:link w:val="20"/>
    <w:uiPriority w:val="9"/>
    <w:rsid w:val="0050580A"/>
    <w:rPr>
      <w:rFonts w:ascii="Arial" w:hAnsi="Arial" w:cs="Arial"/>
      <w:b/>
      <w:bCs/>
      <w:color w:val="000000" w:themeColor="text1"/>
      <w:kern w:val="44"/>
      <w:sz w:val="32"/>
      <w:szCs w:val="44"/>
      <w:lang w:val="en-US"/>
    </w:rPr>
  </w:style>
  <w:style w:type="character" w:customStyle="1" w:styleId="31">
    <w:name w:val="标题 3 字符"/>
    <w:aliases w:val="XGD_Heading 3 字符"/>
    <w:basedOn w:val="a0"/>
    <w:link w:val="30"/>
    <w:uiPriority w:val="9"/>
    <w:rsid w:val="0050580A"/>
    <w:rPr>
      <w:rFonts w:ascii="Arial" w:hAnsi="Arial" w:cs="Arial"/>
      <w:b/>
      <w:bCs/>
      <w:color w:val="000000" w:themeColor="text1"/>
      <w:kern w:val="44"/>
      <w:sz w:val="28"/>
      <w:szCs w:val="44"/>
      <w:lang w:val="en-US"/>
    </w:rPr>
  </w:style>
  <w:style w:type="character" w:customStyle="1" w:styleId="41">
    <w:name w:val="标题 4 字符"/>
    <w:aliases w:val="XGD_Heading 4 字符,标题 4 XGD_Heading 4 字符"/>
    <w:basedOn w:val="a0"/>
    <w:link w:val="4"/>
    <w:rsid w:val="0050580A"/>
    <w:rPr>
      <w:rFonts w:ascii="Arial" w:eastAsiaTheme="majorEastAsia" w:hAnsi="Arial" w:cs="Arial"/>
      <w:bCs/>
      <w:color w:val="000000" w:themeColor="text1"/>
      <w:kern w:val="2"/>
      <w:sz w:val="24"/>
      <w:szCs w:val="28"/>
      <w:lang w:val="en-US"/>
    </w:rPr>
  </w:style>
  <w:style w:type="paragraph" w:styleId="a3">
    <w:name w:val="Title"/>
    <w:aliases w:val="XGD_Title"/>
    <w:basedOn w:val="a"/>
    <w:next w:val="a"/>
    <w:link w:val="a4"/>
    <w:uiPriority w:val="10"/>
    <w:qFormat/>
    <w:rsid w:val="00D507EE"/>
    <w:pPr>
      <w:jc w:val="center"/>
    </w:pPr>
    <w:rPr>
      <w:b/>
      <w:sz w:val="44"/>
      <w:szCs w:val="36"/>
    </w:rPr>
  </w:style>
  <w:style w:type="character" w:customStyle="1" w:styleId="a4">
    <w:name w:val="标题 字符"/>
    <w:aliases w:val="XGD_Title 字符"/>
    <w:basedOn w:val="a0"/>
    <w:link w:val="a3"/>
    <w:uiPriority w:val="10"/>
    <w:rsid w:val="00D507EE"/>
    <w:rPr>
      <w:rFonts w:ascii="Arial" w:hAnsi="Arial"/>
      <w:b/>
      <w:kern w:val="2"/>
      <w:sz w:val="44"/>
      <w:szCs w:val="36"/>
      <w:lang w:val="en-US"/>
    </w:rPr>
  </w:style>
  <w:style w:type="paragraph" w:customStyle="1" w:styleId="XGDFigure">
    <w:name w:val="XGD_Figure"/>
    <w:basedOn w:val="a"/>
    <w:qFormat/>
    <w:rsid w:val="00D507EE"/>
    <w:pPr>
      <w:spacing w:before="120" w:beforeAutospacing="0" w:after="0" w:afterAutospacing="0"/>
      <w:jc w:val="center"/>
    </w:pPr>
  </w:style>
  <w:style w:type="paragraph" w:customStyle="1" w:styleId="XGDSourceCode">
    <w:name w:val="XGD_Source Code"/>
    <w:basedOn w:val="a"/>
    <w:qFormat/>
    <w:rsid w:val="00D507EE"/>
    <w:pPr>
      <w:spacing w:before="0" w:beforeAutospacing="0" w:after="0" w:afterAutospacing="0"/>
      <w:ind w:left="425"/>
      <w:jc w:val="left"/>
    </w:pPr>
    <w:rPr>
      <w:rFonts w:ascii="Courier New" w:hAnsi="Courier New"/>
    </w:rPr>
  </w:style>
  <w:style w:type="paragraph" w:customStyle="1" w:styleId="XGDStep">
    <w:name w:val="XGD_Step"/>
    <w:basedOn w:val="a"/>
    <w:autoRedefine/>
    <w:qFormat/>
    <w:rsid w:val="0023544C"/>
    <w:pPr>
      <w:numPr>
        <w:numId w:val="3"/>
      </w:numPr>
      <w:spacing w:before="120" w:beforeAutospacing="0" w:after="120" w:afterAutospacing="0"/>
      <w:jc w:val="left"/>
    </w:pPr>
  </w:style>
  <w:style w:type="paragraph" w:styleId="a5">
    <w:name w:val="header"/>
    <w:basedOn w:val="a"/>
    <w:link w:val="a6"/>
    <w:uiPriority w:val="99"/>
    <w:unhideWhenUsed/>
    <w:rsid w:val="00D507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507EE"/>
    <w:rPr>
      <w:rFonts w:ascii="Arial" w:hAnsi="Arial"/>
      <w:kern w:val="2"/>
      <w:sz w:val="18"/>
      <w:szCs w:val="18"/>
      <w:lang w:val="en-US"/>
    </w:rPr>
  </w:style>
  <w:style w:type="table" w:styleId="a7">
    <w:name w:val="Table Grid"/>
    <w:basedOn w:val="a1"/>
    <w:uiPriority w:val="59"/>
    <w:rsid w:val="00D507EE"/>
    <w:pPr>
      <w:spacing w:after="0" w:line="240" w:lineRule="auto"/>
    </w:pPr>
    <w:rPr>
      <w:rFonts w:eastAsia="Times New Roman"/>
      <w:kern w:val="2"/>
      <w:sz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Placeholder Text"/>
    <w:basedOn w:val="a0"/>
    <w:uiPriority w:val="99"/>
    <w:semiHidden/>
    <w:rsid w:val="00D507EE"/>
    <w:rPr>
      <w:color w:val="808080"/>
    </w:rPr>
  </w:style>
  <w:style w:type="paragraph" w:styleId="a9">
    <w:name w:val="Balloon Text"/>
    <w:basedOn w:val="a"/>
    <w:link w:val="aa"/>
    <w:uiPriority w:val="99"/>
    <w:semiHidden/>
    <w:unhideWhenUsed/>
    <w:rsid w:val="00D507EE"/>
    <w:pPr>
      <w:spacing w:before="0" w:after="0"/>
    </w:pPr>
    <w:rPr>
      <w:rFonts w:ascii="Tahoma" w:hAnsi="Tahoma" w:cs="Tahoma"/>
      <w:sz w:val="16"/>
      <w:szCs w:val="16"/>
    </w:rPr>
  </w:style>
  <w:style w:type="character" w:customStyle="1" w:styleId="aa">
    <w:name w:val="批注框文本 字符"/>
    <w:basedOn w:val="a0"/>
    <w:link w:val="a9"/>
    <w:uiPriority w:val="99"/>
    <w:semiHidden/>
    <w:rsid w:val="00D507EE"/>
    <w:rPr>
      <w:rFonts w:ascii="Tahoma" w:hAnsi="Tahoma" w:cs="Tahoma"/>
      <w:kern w:val="2"/>
      <w:sz w:val="16"/>
      <w:szCs w:val="16"/>
      <w:lang w:val="en-US"/>
    </w:rPr>
  </w:style>
  <w:style w:type="paragraph" w:styleId="ab">
    <w:name w:val="Document Map"/>
    <w:basedOn w:val="a"/>
    <w:link w:val="ac"/>
    <w:uiPriority w:val="99"/>
    <w:semiHidden/>
    <w:unhideWhenUsed/>
    <w:rsid w:val="00D507EE"/>
    <w:pPr>
      <w:spacing w:before="0" w:after="0"/>
    </w:pPr>
    <w:rPr>
      <w:rFonts w:ascii="Tahoma" w:hAnsi="Tahoma" w:cs="Tahoma"/>
      <w:sz w:val="16"/>
      <w:szCs w:val="16"/>
    </w:rPr>
  </w:style>
  <w:style w:type="character" w:customStyle="1" w:styleId="ac">
    <w:name w:val="文档结构图 字符"/>
    <w:basedOn w:val="a0"/>
    <w:link w:val="ab"/>
    <w:uiPriority w:val="99"/>
    <w:semiHidden/>
    <w:rsid w:val="00D507EE"/>
    <w:rPr>
      <w:rFonts w:ascii="Tahoma" w:hAnsi="Tahoma" w:cs="Tahoma"/>
      <w:kern w:val="2"/>
      <w:sz w:val="16"/>
      <w:szCs w:val="16"/>
      <w:lang w:val="en-US"/>
    </w:rPr>
  </w:style>
  <w:style w:type="paragraph" w:styleId="ad">
    <w:name w:val="footer"/>
    <w:basedOn w:val="a"/>
    <w:link w:val="ae"/>
    <w:uiPriority w:val="99"/>
    <w:unhideWhenUsed/>
    <w:rsid w:val="0050580A"/>
    <w:pPr>
      <w:tabs>
        <w:tab w:val="center" w:pos="4153"/>
        <w:tab w:val="right" w:pos="8306"/>
      </w:tabs>
      <w:spacing w:before="0" w:after="0"/>
    </w:pPr>
  </w:style>
  <w:style w:type="character" w:customStyle="1" w:styleId="ae">
    <w:name w:val="页脚 字符"/>
    <w:basedOn w:val="a0"/>
    <w:link w:val="ad"/>
    <w:uiPriority w:val="99"/>
    <w:rsid w:val="0050580A"/>
    <w:rPr>
      <w:rFonts w:ascii="Arial" w:hAnsi="Arial"/>
      <w:kern w:val="2"/>
      <w:sz w:val="21"/>
      <w:lang w:val="en-US"/>
    </w:rPr>
  </w:style>
  <w:style w:type="paragraph" w:styleId="af">
    <w:name w:val="No Spacing"/>
    <w:aliases w:val="Figure,F,Source code"/>
    <w:link w:val="af0"/>
    <w:uiPriority w:val="1"/>
    <w:qFormat/>
    <w:rsid w:val="00B025E3"/>
    <w:pPr>
      <w:widowControl w:val="0"/>
      <w:spacing w:before="120" w:after="0" w:line="240" w:lineRule="auto"/>
      <w:jc w:val="center"/>
    </w:pPr>
    <w:rPr>
      <w:rFonts w:ascii="Arial" w:eastAsia="Arial" w:hAnsi="Arial"/>
      <w:kern w:val="2"/>
      <w:sz w:val="21"/>
      <w:lang w:val="en-US"/>
    </w:rPr>
  </w:style>
  <w:style w:type="character" w:customStyle="1" w:styleId="af0">
    <w:name w:val="无间隔 字符"/>
    <w:aliases w:val="Figure 字符,F 字符,Source code 字符"/>
    <w:basedOn w:val="a0"/>
    <w:link w:val="af"/>
    <w:uiPriority w:val="1"/>
    <w:rsid w:val="00B025E3"/>
    <w:rPr>
      <w:rFonts w:ascii="Arial" w:eastAsia="Arial" w:hAnsi="Arial"/>
      <w:kern w:val="2"/>
      <w:sz w:val="21"/>
      <w:lang w:val="en-US"/>
    </w:rPr>
  </w:style>
  <w:style w:type="character" w:styleId="af1">
    <w:name w:val="Hyperlink"/>
    <w:basedOn w:val="a0"/>
    <w:uiPriority w:val="99"/>
    <w:unhideWhenUsed/>
    <w:rsid w:val="00D1315D"/>
    <w:rPr>
      <w:color w:val="0000FF" w:themeColor="hyperlink"/>
      <w:u w:val="single"/>
    </w:rPr>
  </w:style>
  <w:style w:type="paragraph" w:styleId="TOC2">
    <w:name w:val="toc 2"/>
    <w:basedOn w:val="a"/>
    <w:next w:val="a"/>
    <w:autoRedefine/>
    <w:uiPriority w:val="39"/>
    <w:unhideWhenUsed/>
    <w:rsid w:val="00294097"/>
    <w:pPr>
      <w:tabs>
        <w:tab w:val="left" w:pos="629"/>
        <w:tab w:val="right" w:leader="dot" w:pos="9736"/>
      </w:tabs>
      <w:spacing w:before="0" w:beforeAutospacing="0" w:after="120" w:afterAutospacing="0"/>
      <w:ind w:left="210"/>
    </w:pPr>
  </w:style>
  <w:style w:type="paragraph" w:styleId="TOC1">
    <w:name w:val="toc 1"/>
    <w:basedOn w:val="a"/>
    <w:next w:val="a"/>
    <w:autoRedefine/>
    <w:uiPriority w:val="39"/>
    <w:unhideWhenUsed/>
    <w:rsid w:val="00D1315D"/>
    <w:rPr>
      <w:b/>
      <w:sz w:val="24"/>
    </w:rPr>
  </w:style>
  <w:style w:type="paragraph" w:styleId="TOC3">
    <w:name w:val="toc 3"/>
    <w:basedOn w:val="a"/>
    <w:next w:val="a"/>
    <w:autoRedefine/>
    <w:uiPriority w:val="39"/>
    <w:unhideWhenUsed/>
    <w:rsid w:val="00D1315D"/>
    <w:pPr>
      <w:spacing w:before="0" w:beforeAutospacing="0" w:after="120" w:afterAutospacing="0"/>
      <w:ind w:left="420"/>
    </w:pPr>
  </w:style>
  <w:style w:type="paragraph" w:styleId="TOC4">
    <w:name w:val="toc 4"/>
    <w:basedOn w:val="a"/>
    <w:next w:val="a"/>
    <w:autoRedefine/>
    <w:uiPriority w:val="39"/>
    <w:unhideWhenUsed/>
    <w:rsid w:val="00D1315D"/>
    <w:pPr>
      <w:spacing w:before="0" w:beforeAutospacing="0" w:after="120" w:afterAutospacing="0"/>
      <w:ind w:left="629"/>
    </w:pPr>
  </w:style>
  <w:style w:type="paragraph" w:styleId="af2">
    <w:name w:val="List Paragraph"/>
    <w:basedOn w:val="a"/>
    <w:link w:val="af3"/>
    <w:uiPriority w:val="34"/>
    <w:qFormat/>
    <w:rsid w:val="007E7D08"/>
    <w:pPr>
      <w:widowControl/>
      <w:ind w:left="720"/>
      <w:jc w:val="left"/>
    </w:pPr>
    <w:rPr>
      <w:rFonts w:ascii="Times New Roman" w:eastAsia="宋体" w:hAnsi="Times New Roman" w:cs="Times New Roman"/>
      <w:color w:val="auto"/>
      <w:kern w:val="0"/>
      <w:sz w:val="24"/>
      <w:szCs w:val="24"/>
    </w:rPr>
  </w:style>
  <w:style w:type="paragraph" w:styleId="af4">
    <w:name w:val="Normal (Web)"/>
    <w:basedOn w:val="a"/>
    <w:uiPriority w:val="99"/>
    <w:semiHidden/>
    <w:unhideWhenUsed/>
    <w:rsid w:val="007E7D08"/>
    <w:pPr>
      <w:widowControl/>
      <w:jc w:val="left"/>
    </w:pPr>
    <w:rPr>
      <w:rFonts w:ascii="Times New Roman" w:hAnsi="Times New Roman" w:cs="Times New Roman"/>
      <w:color w:val="auto"/>
      <w:kern w:val="0"/>
      <w:sz w:val="24"/>
      <w:szCs w:val="24"/>
      <w:lang w:val="en-GB"/>
    </w:rPr>
  </w:style>
  <w:style w:type="paragraph" w:styleId="af5">
    <w:name w:val="Plain Text"/>
    <w:basedOn w:val="a"/>
    <w:link w:val="af6"/>
    <w:uiPriority w:val="99"/>
    <w:semiHidden/>
    <w:unhideWhenUsed/>
    <w:rsid w:val="00B8462F"/>
    <w:pPr>
      <w:widowControl/>
      <w:spacing w:before="0" w:beforeAutospacing="0" w:after="0" w:afterAutospacing="0"/>
      <w:jc w:val="left"/>
    </w:pPr>
    <w:rPr>
      <w:rFonts w:ascii="Consolas" w:hAnsi="Consolas"/>
      <w:color w:val="auto"/>
      <w:kern w:val="0"/>
      <w:szCs w:val="21"/>
      <w:lang w:val="en-GB"/>
    </w:rPr>
  </w:style>
  <w:style w:type="character" w:customStyle="1" w:styleId="af6">
    <w:name w:val="纯文本 字符"/>
    <w:basedOn w:val="a0"/>
    <w:link w:val="af5"/>
    <w:uiPriority w:val="99"/>
    <w:semiHidden/>
    <w:rsid w:val="00B8462F"/>
    <w:rPr>
      <w:rFonts w:ascii="Consolas" w:hAnsi="Consolas"/>
      <w:sz w:val="21"/>
      <w:szCs w:val="21"/>
    </w:rPr>
  </w:style>
  <w:style w:type="character" w:styleId="af7">
    <w:name w:val="annotation reference"/>
    <w:basedOn w:val="a0"/>
    <w:uiPriority w:val="99"/>
    <w:semiHidden/>
    <w:unhideWhenUsed/>
    <w:rsid w:val="00C07674"/>
    <w:rPr>
      <w:sz w:val="16"/>
      <w:szCs w:val="16"/>
    </w:rPr>
  </w:style>
  <w:style w:type="paragraph" w:styleId="af8">
    <w:name w:val="annotation text"/>
    <w:basedOn w:val="a"/>
    <w:link w:val="af9"/>
    <w:uiPriority w:val="99"/>
    <w:semiHidden/>
    <w:unhideWhenUsed/>
    <w:rsid w:val="00C07674"/>
    <w:rPr>
      <w:sz w:val="20"/>
      <w:szCs w:val="20"/>
    </w:rPr>
  </w:style>
  <w:style w:type="character" w:customStyle="1" w:styleId="af9">
    <w:name w:val="批注文字 字符"/>
    <w:basedOn w:val="a0"/>
    <w:link w:val="af8"/>
    <w:uiPriority w:val="99"/>
    <w:semiHidden/>
    <w:rsid w:val="00C07674"/>
    <w:rPr>
      <w:rFonts w:ascii="Arial" w:hAnsi="Arial"/>
      <w:color w:val="000000" w:themeColor="text1"/>
      <w:kern w:val="2"/>
      <w:sz w:val="20"/>
      <w:szCs w:val="20"/>
      <w:lang w:val="en-US"/>
    </w:rPr>
  </w:style>
  <w:style w:type="paragraph" w:styleId="afa">
    <w:name w:val="annotation subject"/>
    <w:basedOn w:val="af8"/>
    <w:next w:val="af8"/>
    <w:link w:val="afb"/>
    <w:uiPriority w:val="99"/>
    <w:semiHidden/>
    <w:unhideWhenUsed/>
    <w:rsid w:val="00C07674"/>
    <w:rPr>
      <w:b/>
      <w:bCs/>
    </w:rPr>
  </w:style>
  <w:style w:type="character" w:customStyle="1" w:styleId="afb">
    <w:name w:val="批注主题 字符"/>
    <w:basedOn w:val="af9"/>
    <w:link w:val="afa"/>
    <w:uiPriority w:val="99"/>
    <w:semiHidden/>
    <w:rsid w:val="00C07674"/>
    <w:rPr>
      <w:rFonts w:ascii="Arial" w:hAnsi="Arial"/>
      <w:b/>
      <w:bCs/>
      <w:color w:val="000000" w:themeColor="text1"/>
      <w:kern w:val="2"/>
      <w:sz w:val="20"/>
      <w:szCs w:val="20"/>
      <w:lang w:val="en-US"/>
    </w:rPr>
  </w:style>
  <w:style w:type="paragraph" w:styleId="afc">
    <w:name w:val="caption"/>
    <w:basedOn w:val="a"/>
    <w:next w:val="a"/>
    <w:uiPriority w:val="35"/>
    <w:unhideWhenUsed/>
    <w:qFormat/>
    <w:rsid w:val="00A21090"/>
    <w:rPr>
      <w:rFonts w:asciiTheme="majorHAnsi" w:eastAsia="黑体" w:hAnsiTheme="majorHAnsi" w:cstheme="majorBidi"/>
      <w:sz w:val="20"/>
      <w:szCs w:val="20"/>
    </w:rPr>
  </w:style>
  <w:style w:type="paragraph" w:customStyle="1" w:styleId="Default">
    <w:name w:val="Default"/>
    <w:rsid w:val="00546B45"/>
    <w:pPr>
      <w:widowControl w:val="0"/>
      <w:autoSpaceDE w:val="0"/>
      <w:autoSpaceDN w:val="0"/>
      <w:adjustRightInd w:val="0"/>
      <w:spacing w:after="0" w:line="240" w:lineRule="auto"/>
    </w:pPr>
    <w:rPr>
      <w:rFonts w:ascii="Arial" w:hAnsi="Arial" w:cs="Arial"/>
      <w:color w:val="000000"/>
      <w:sz w:val="24"/>
      <w:szCs w:val="24"/>
      <w:lang w:val="en-US"/>
    </w:rPr>
  </w:style>
  <w:style w:type="character" w:customStyle="1" w:styleId="50">
    <w:name w:val="标题 5 字符"/>
    <w:basedOn w:val="a0"/>
    <w:link w:val="5"/>
    <w:uiPriority w:val="9"/>
    <w:rsid w:val="002540C2"/>
    <w:rPr>
      <w:rFonts w:ascii="Arial" w:hAnsi="Arial"/>
      <w:b/>
      <w:bCs/>
      <w:color w:val="000000" w:themeColor="text1"/>
      <w:kern w:val="2"/>
      <w:sz w:val="28"/>
      <w:szCs w:val="28"/>
      <w:lang w:val="en-US"/>
    </w:rPr>
  </w:style>
  <w:style w:type="paragraph" w:styleId="afd">
    <w:name w:val="Normal Indent"/>
    <w:aliases w:val="正文-段前3磅,首行缩进"/>
    <w:basedOn w:val="a"/>
    <w:link w:val="afe"/>
    <w:rsid w:val="00BE4F08"/>
    <w:pPr>
      <w:spacing w:before="0" w:beforeAutospacing="0" w:after="0" w:afterAutospacing="0"/>
      <w:ind w:firstLine="420"/>
    </w:pPr>
    <w:rPr>
      <w:rFonts w:ascii="Times New Roman" w:eastAsia="宋体" w:hAnsi="Times New Roman" w:cs="Times New Roman"/>
      <w:color w:val="auto"/>
      <w:szCs w:val="20"/>
    </w:rPr>
  </w:style>
  <w:style w:type="character" w:customStyle="1" w:styleId="afe">
    <w:name w:val="正文缩进 字符"/>
    <w:aliases w:val="正文-段前3磅 字符,首行缩进 字符"/>
    <w:basedOn w:val="a0"/>
    <w:link w:val="afd"/>
    <w:rsid w:val="00BE4F08"/>
    <w:rPr>
      <w:rFonts w:ascii="Times New Roman" w:eastAsia="宋体" w:hAnsi="Times New Roman" w:cs="Times New Roman"/>
      <w:kern w:val="2"/>
      <w:sz w:val="21"/>
      <w:szCs w:val="20"/>
      <w:lang w:val="en-US"/>
    </w:rPr>
  </w:style>
  <w:style w:type="paragraph" w:styleId="TOC">
    <w:name w:val="TOC Heading"/>
    <w:basedOn w:val="10"/>
    <w:next w:val="a"/>
    <w:uiPriority w:val="39"/>
    <w:unhideWhenUsed/>
    <w:qFormat/>
    <w:rsid w:val="005E1413"/>
    <w:pPr>
      <w:widowControl/>
      <w:numPr>
        <w:numId w:val="0"/>
      </w:numPr>
      <w:spacing w:before="240" w:beforeAutospacing="0" w:after="0" w:afterAutospacing="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1">
    <w:name w:val="标题1"/>
    <w:basedOn w:val="af2"/>
    <w:link w:val="1Char"/>
    <w:rsid w:val="00F12F5C"/>
    <w:pPr>
      <w:numPr>
        <w:numId w:val="4"/>
      </w:numPr>
    </w:pPr>
    <w:rPr>
      <w:rFonts w:ascii="Arial" w:eastAsia="Arial Unicode MS" w:hAnsi="Arial" w:cs="Arial"/>
      <w:b/>
      <w:sz w:val="36"/>
      <w:szCs w:val="36"/>
    </w:rPr>
  </w:style>
  <w:style w:type="paragraph" w:customStyle="1" w:styleId="2">
    <w:name w:val="标题2"/>
    <w:basedOn w:val="af2"/>
    <w:link w:val="2Char"/>
    <w:rsid w:val="0023515A"/>
    <w:pPr>
      <w:numPr>
        <w:ilvl w:val="1"/>
        <w:numId w:val="4"/>
      </w:numPr>
    </w:pPr>
    <w:rPr>
      <w:rFonts w:ascii="Arial" w:eastAsia="Arial" w:hAnsi="Arial" w:cs="Arial"/>
      <w:b/>
      <w:sz w:val="28"/>
      <w:szCs w:val="28"/>
    </w:rPr>
  </w:style>
  <w:style w:type="character" w:customStyle="1" w:styleId="af3">
    <w:name w:val="列表段落 字符"/>
    <w:basedOn w:val="a0"/>
    <w:link w:val="af2"/>
    <w:uiPriority w:val="34"/>
    <w:rsid w:val="00F12F5C"/>
    <w:rPr>
      <w:rFonts w:ascii="Times New Roman" w:eastAsia="宋体" w:hAnsi="Times New Roman" w:cs="Times New Roman"/>
      <w:sz w:val="24"/>
      <w:szCs w:val="24"/>
      <w:lang w:val="en-US"/>
    </w:rPr>
  </w:style>
  <w:style w:type="character" w:customStyle="1" w:styleId="1Char">
    <w:name w:val="标题1 Char"/>
    <w:basedOn w:val="af3"/>
    <w:link w:val="1"/>
    <w:rsid w:val="00F12F5C"/>
    <w:rPr>
      <w:rFonts w:ascii="Arial" w:eastAsia="Arial Unicode MS" w:hAnsi="Arial" w:cs="Arial"/>
      <w:b/>
      <w:sz w:val="36"/>
      <w:szCs w:val="36"/>
      <w:lang w:val="en-US"/>
    </w:rPr>
  </w:style>
  <w:style w:type="paragraph" w:customStyle="1" w:styleId="3">
    <w:name w:val="标题3"/>
    <w:basedOn w:val="af2"/>
    <w:link w:val="3Char"/>
    <w:rsid w:val="0023515A"/>
    <w:pPr>
      <w:numPr>
        <w:ilvl w:val="2"/>
        <w:numId w:val="4"/>
      </w:numPr>
    </w:pPr>
    <w:rPr>
      <w:rFonts w:ascii="Arial" w:eastAsia="Arial Unicode MS" w:hAnsi="Arial" w:cs="Arial"/>
      <w:b/>
    </w:rPr>
  </w:style>
  <w:style w:type="character" w:customStyle="1" w:styleId="2Char">
    <w:name w:val="标题2 Char"/>
    <w:basedOn w:val="af3"/>
    <w:link w:val="2"/>
    <w:rsid w:val="0023515A"/>
    <w:rPr>
      <w:rFonts w:ascii="Arial" w:eastAsia="Arial" w:hAnsi="Arial" w:cs="Arial"/>
      <w:b/>
      <w:sz w:val="28"/>
      <w:szCs w:val="28"/>
      <w:lang w:val="en-US"/>
    </w:rPr>
  </w:style>
  <w:style w:type="paragraph" w:customStyle="1" w:styleId="40">
    <w:name w:val="标题4"/>
    <w:basedOn w:val="af2"/>
    <w:link w:val="4Char"/>
    <w:rsid w:val="0023515A"/>
    <w:pPr>
      <w:numPr>
        <w:ilvl w:val="3"/>
        <w:numId w:val="4"/>
      </w:numPr>
      <w:spacing w:line="480" w:lineRule="auto"/>
    </w:pPr>
    <w:rPr>
      <w:rFonts w:ascii="Arial" w:eastAsia="Arial Unicode MS" w:hAnsi="Arial" w:cs="Arial"/>
      <w:b/>
      <w:sz w:val="21"/>
      <w:szCs w:val="21"/>
    </w:rPr>
  </w:style>
  <w:style w:type="character" w:customStyle="1" w:styleId="3Char">
    <w:name w:val="标题3 Char"/>
    <w:basedOn w:val="af3"/>
    <w:link w:val="3"/>
    <w:rsid w:val="0023515A"/>
    <w:rPr>
      <w:rFonts w:ascii="Arial" w:eastAsia="Arial Unicode MS" w:hAnsi="Arial" w:cs="Arial"/>
      <w:b/>
      <w:sz w:val="24"/>
      <w:szCs w:val="24"/>
      <w:lang w:val="en-US"/>
    </w:rPr>
  </w:style>
  <w:style w:type="paragraph" w:customStyle="1" w:styleId="NEXGOHEAD1">
    <w:name w:val="NEXGO_HEAD1"/>
    <w:basedOn w:val="1"/>
    <w:link w:val="NEXGOHEAD1Char"/>
    <w:qFormat/>
    <w:rsid w:val="00A83307"/>
    <w:pPr>
      <w:ind w:left="0" w:hangingChars="202" w:hanging="202"/>
      <w:outlineLvl w:val="0"/>
    </w:pPr>
  </w:style>
  <w:style w:type="character" w:customStyle="1" w:styleId="4Char">
    <w:name w:val="标题4 Char"/>
    <w:basedOn w:val="af3"/>
    <w:link w:val="40"/>
    <w:rsid w:val="0023515A"/>
    <w:rPr>
      <w:rFonts w:ascii="Arial" w:eastAsia="Arial Unicode MS" w:hAnsi="Arial" w:cs="Arial"/>
      <w:b/>
      <w:sz w:val="21"/>
      <w:szCs w:val="21"/>
      <w:lang w:val="en-US"/>
    </w:rPr>
  </w:style>
  <w:style w:type="paragraph" w:customStyle="1" w:styleId="NEXGOHEAD2">
    <w:name w:val="NEXGO_HEAD2"/>
    <w:basedOn w:val="2"/>
    <w:link w:val="NEXGOHEAD2Char"/>
    <w:qFormat/>
    <w:rsid w:val="00A83307"/>
    <w:pPr>
      <w:outlineLvl w:val="1"/>
    </w:pPr>
  </w:style>
  <w:style w:type="character" w:customStyle="1" w:styleId="NEXGOHEAD1Char">
    <w:name w:val="NEXGO_HEAD1 Char"/>
    <w:basedOn w:val="1Char"/>
    <w:link w:val="NEXGOHEAD1"/>
    <w:rsid w:val="00A83307"/>
    <w:rPr>
      <w:rFonts w:ascii="Arial" w:eastAsia="Arial Unicode MS" w:hAnsi="Arial" w:cs="Arial"/>
      <w:b/>
      <w:sz w:val="36"/>
      <w:szCs w:val="36"/>
      <w:lang w:val="en-US"/>
    </w:rPr>
  </w:style>
  <w:style w:type="paragraph" w:customStyle="1" w:styleId="NEXGOHEAD3">
    <w:name w:val="NEXGO_HEAD3"/>
    <w:basedOn w:val="3"/>
    <w:link w:val="NEXGOHEAD30"/>
    <w:qFormat/>
    <w:rsid w:val="00A83307"/>
    <w:pPr>
      <w:ind w:left="0" w:hangingChars="338" w:hanging="338"/>
      <w:outlineLvl w:val="2"/>
    </w:pPr>
  </w:style>
  <w:style w:type="character" w:customStyle="1" w:styleId="NEXGOHEAD2Char">
    <w:name w:val="NEXGO_HEAD2 Char"/>
    <w:basedOn w:val="2Char"/>
    <w:link w:val="NEXGOHEAD2"/>
    <w:rsid w:val="00A83307"/>
    <w:rPr>
      <w:rFonts w:ascii="Arial" w:eastAsia="Arial" w:hAnsi="Arial" w:cs="Arial"/>
      <w:b/>
      <w:sz w:val="28"/>
      <w:szCs w:val="28"/>
      <w:lang w:val="en-US"/>
    </w:rPr>
  </w:style>
  <w:style w:type="paragraph" w:customStyle="1" w:styleId="NEXGOHEAD4">
    <w:name w:val="NEXGO_HEAD4"/>
    <w:basedOn w:val="40"/>
    <w:link w:val="NEXGOHEAD4Char"/>
    <w:qFormat/>
    <w:rsid w:val="00A83307"/>
    <w:pPr>
      <w:ind w:left="0" w:hangingChars="405" w:hanging="405"/>
      <w:outlineLvl w:val="3"/>
    </w:pPr>
  </w:style>
  <w:style w:type="character" w:customStyle="1" w:styleId="NEXGOHEAD30">
    <w:name w:val="NEXGO_HEAD3 字符"/>
    <w:basedOn w:val="3Char"/>
    <w:link w:val="NEXGOHEAD3"/>
    <w:rsid w:val="00A83307"/>
    <w:rPr>
      <w:rFonts w:ascii="Arial" w:eastAsia="Arial Unicode MS" w:hAnsi="Arial" w:cs="Arial"/>
      <w:b/>
      <w:sz w:val="24"/>
      <w:szCs w:val="24"/>
      <w:lang w:val="en-US"/>
    </w:rPr>
  </w:style>
  <w:style w:type="paragraph" w:styleId="TOC5">
    <w:name w:val="toc 5"/>
    <w:basedOn w:val="a"/>
    <w:next w:val="a"/>
    <w:autoRedefine/>
    <w:uiPriority w:val="39"/>
    <w:unhideWhenUsed/>
    <w:rsid w:val="008B066E"/>
    <w:pPr>
      <w:ind w:leftChars="800" w:left="1680"/>
    </w:pPr>
  </w:style>
  <w:style w:type="character" w:customStyle="1" w:styleId="NEXGOHEAD4Char">
    <w:name w:val="NEXGO_HEAD4 Char"/>
    <w:basedOn w:val="4Char"/>
    <w:link w:val="NEXGOHEAD4"/>
    <w:rsid w:val="00A83307"/>
    <w:rPr>
      <w:rFonts w:ascii="Arial" w:eastAsia="Arial Unicode MS" w:hAnsi="Arial" w:cs="Arial"/>
      <w:b/>
      <w:sz w:val="21"/>
      <w:szCs w:val="21"/>
      <w:lang w:val="en-US"/>
    </w:rPr>
  </w:style>
  <w:style w:type="paragraph" w:customStyle="1" w:styleId="step">
    <w:name w:val="step"/>
    <w:link w:val="stepChar"/>
    <w:rsid w:val="00033896"/>
    <w:pPr>
      <w:ind w:left="1440" w:hanging="1080"/>
    </w:pPr>
    <w:rPr>
      <w:rFonts w:ascii="Arial" w:hAnsi="Arial"/>
      <w:color w:val="000000" w:themeColor="text1"/>
      <w:kern w:val="2"/>
      <w:sz w:val="21"/>
      <w:lang w:val="en-US"/>
    </w:rPr>
  </w:style>
  <w:style w:type="paragraph" w:customStyle="1" w:styleId="NEXGOSTEP0">
    <w:name w:val="NEXGO_STEP"/>
    <w:basedOn w:val="step"/>
    <w:link w:val="NEXGOSTEPChar"/>
    <w:rsid w:val="00791D96"/>
    <w:pPr>
      <w:numPr>
        <w:numId w:val="5"/>
      </w:numPr>
      <w:spacing w:before="120" w:after="120" w:line="240" w:lineRule="auto"/>
      <w:ind w:left="397" w:firstLine="0"/>
    </w:pPr>
  </w:style>
  <w:style w:type="character" w:customStyle="1" w:styleId="stepChar">
    <w:name w:val="step Char"/>
    <w:basedOn w:val="a0"/>
    <w:link w:val="step"/>
    <w:rsid w:val="00033896"/>
    <w:rPr>
      <w:rFonts w:ascii="Arial" w:hAnsi="Arial"/>
      <w:color w:val="000000" w:themeColor="text1"/>
      <w:kern w:val="2"/>
      <w:sz w:val="21"/>
      <w:lang w:val="en-US"/>
    </w:rPr>
  </w:style>
  <w:style w:type="paragraph" w:customStyle="1" w:styleId="NEXGOstep">
    <w:name w:val="NEXGO_step"/>
    <w:link w:val="NEXGOstepChar0"/>
    <w:qFormat/>
    <w:rsid w:val="001A3785"/>
    <w:pPr>
      <w:numPr>
        <w:numId w:val="6"/>
      </w:numPr>
      <w:spacing w:line="240" w:lineRule="atLeast"/>
      <w:ind w:left="1531" w:hanging="680"/>
    </w:pPr>
    <w:rPr>
      <w:rFonts w:ascii="Arial" w:hAnsi="Arial"/>
      <w:color w:val="000000" w:themeColor="text1"/>
      <w:kern w:val="2"/>
      <w:sz w:val="21"/>
      <w:lang w:val="en-US"/>
    </w:rPr>
  </w:style>
  <w:style w:type="character" w:customStyle="1" w:styleId="NEXGOSTEPChar">
    <w:name w:val="NEXGO_STEP Char"/>
    <w:basedOn w:val="stepChar"/>
    <w:link w:val="NEXGOSTEP0"/>
    <w:rsid w:val="00791D96"/>
    <w:rPr>
      <w:rFonts w:ascii="Arial" w:hAnsi="Arial"/>
      <w:color w:val="000000" w:themeColor="text1"/>
      <w:kern w:val="2"/>
      <w:sz w:val="21"/>
      <w:lang w:val="en-US"/>
    </w:rPr>
  </w:style>
  <w:style w:type="character" w:customStyle="1" w:styleId="NEXGOstepChar0">
    <w:name w:val="NEXGO_step Char"/>
    <w:basedOn w:val="NEXGOSTEPChar"/>
    <w:link w:val="NEXGOstep"/>
    <w:rsid w:val="001A3785"/>
    <w:rPr>
      <w:rFonts w:ascii="Arial" w:hAnsi="Arial"/>
      <w:color w:val="000000" w:themeColor="text1"/>
      <w:kern w:val="2"/>
      <w:sz w:val="21"/>
      <w:lang w:val="en-US"/>
    </w:rPr>
  </w:style>
  <w:style w:type="character" w:styleId="aff">
    <w:name w:val="Emphasis"/>
    <w:basedOn w:val="a0"/>
    <w:uiPriority w:val="20"/>
    <w:qFormat/>
    <w:rsid w:val="00291DEE"/>
    <w:rPr>
      <w:i/>
      <w:iCs/>
    </w:rPr>
  </w:style>
  <w:style w:type="paragraph" w:styleId="HTML">
    <w:name w:val="HTML Preformatted"/>
    <w:basedOn w:val="a"/>
    <w:link w:val="HTML0"/>
    <w:uiPriority w:val="99"/>
    <w:unhideWhenUsed/>
    <w:rsid w:val="007A39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left"/>
    </w:pPr>
    <w:rPr>
      <w:rFonts w:ascii="宋体" w:eastAsia="宋体" w:hAnsi="宋体" w:cs="宋体"/>
      <w:color w:val="auto"/>
      <w:kern w:val="0"/>
      <w:sz w:val="24"/>
      <w:szCs w:val="24"/>
      <w:lang w:val="en-GB"/>
    </w:rPr>
  </w:style>
  <w:style w:type="character" w:customStyle="1" w:styleId="HTML0">
    <w:name w:val="HTML 预设格式 字符"/>
    <w:basedOn w:val="a0"/>
    <w:link w:val="HTML"/>
    <w:uiPriority w:val="99"/>
    <w:rsid w:val="007A39E1"/>
    <w:rPr>
      <w:rFonts w:ascii="宋体" w:eastAsia="宋体" w:hAnsi="宋体" w:cs="宋体"/>
      <w:sz w:val="24"/>
      <w:szCs w:val="24"/>
    </w:rPr>
  </w:style>
  <w:style w:type="character" w:styleId="aff0">
    <w:name w:val="Strong"/>
    <w:basedOn w:val="a0"/>
    <w:uiPriority w:val="22"/>
    <w:qFormat/>
    <w:rsid w:val="00924173"/>
    <w:rPr>
      <w:b/>
      <w:bCs/>
    </w:rPr>
  </w:style>
  <w:style w:type="character" w:styleId="aff1">
    <w:name w:val="Unresolved Mention"/>
    <w:basedOn w:val="a0"/>
    <w:uiPriority w:val="99"/>
    <w:semiHidden/>
    <w:unhideWhenUsed/>
    <w:rsid w:val="0082616A"/>
    <w:rPr>
      <w:color w:val="605E5C"/>
      <w:shd w:val="clear" w:color="auto" w:fill="E1DFDD"/>
    </w:rPr>
  </w:style>
  <w:style w:type="paragraph" w:customStyle="1" w:styleId="WrongNotes">
    <w:name w:val="WrongNotes"/>
    <w:basedOn w:val="NEXGOstep"/>
    <w:qFormat/>
    <w:rsid w:val="00D369F7"/>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3279">
      <w:bodyDiv w:val="1"/>
      <w:marLeft w:val="0"/>
      <w:marRight w:val="0"/>
      <w:marTop w:val="0"/>
      <w:marBottom w:val="0"/>
      <w:divBdr>
        <w:top w:val="none" w:sz="0" w:space="0" w:color="auto"/>
        <w:left w:val="none" w:sz="0" w:space="0" w:color="auto"/>
        <w:bottom w:val="none" w:sz="0" w:space="0" w:color="auto"/>
        <w:right w:val="none" w:sz="0" w:space="0" w:color="auto"/>
      </w:divBdr>
    </w:div>
    <w:div w:id="220212320">
      <w:bodyDiv w:val="1"/>
      <w:marLeft w:val="0"/>
      <w:marRight w:val="0"/>
      <w:marTop w:val="0"/>
      <w:marBottom w:val="0"/>
      <w:divBdr>
        <w:top w:val="none" w:sz="0" w:space="0" w:color="auto"/>
        <w:left w:val="none" w:sz="0" w:space="0" w:color="auto"/>
        <w:bottom w:val="none" w:sz="0" w:space="0" w:color="auto"/>
        <w:right w:val="none" w:sz="0" w:space="0" w:color="auto"/>
      </w:divBdr>
    </w:div>
    <w:div w:id="283771656">
      <w:bodyDiv w:val="1"/>
      <w:marLeft w:val="0"/>
      <w:marRight w:val="0"/>
      <w:marTop w:val="0"/>
      <w:marBottom w:val="0"/>
      <w:divBdr>
        <w:top w:val="none" w:sz="0" w:space="0" w:color="auto"/>
        <w:left w:val="none" w:sz="0" w:space="0" w:color="auto"/>
        <w:bottom w:val="none" w:sz="0" w:space="0" w:color="auto"/>
        <w:right w:val="none" w:sz="0" w:space="0" w:color="auto"/>
      </w:divBdr>
    </w:div>
    <w:div w:id="531698448">
      <w:bodyDiv w:val="1"/>
      <w:marLeft w:val="0"/>
      <w:marRight w:val="0"/>
      <w:marTop w:val="0"/>
      <w:marBottom w:val="0"/>
      <w:divBdr>
        <w:top w:val="none" w:sz="0" w:space="0" w:color="auto"/>
        <w:left w:val="none" w:sz="0" w:space="0" w:color="auto"/>
        <w:bottom w:val="none" w:sz="0" w:space="0" w:color="auto"/>
        <w:right w:val="none" w:sz="0" w:space="0" w:color="auto"/>
      </w:divBdr>
    </w:div>
    <w:div w:id="640689709">
      <w:bodyDiv w:val="1"/>
      <w:marLeft w:val="0"/>
      <w:marRight w:val="0"/>
      <w:marTop w:val="0"/>
      <w:marBottom w:val="0"/>
      <w:divBdr>
        <w:top w:val="none" w:sz="0" w:space="0" w:color="auto"/>
        <w:left w:val="none" w:sz="0" w:space="0" w:color="auto"/>
        <w:bottom w:val="none" w:sz="0" w:space="0" w:color="auto"/>
        <w:right w:val="none" w:sz="0" w:space="0" w:color="auto"/>
      </w:divBdr>
    </w:div>
    <w:div w:id="775440901">
      <w:bodyDiv w:val="1"/>
      <w:marLeft w:val="0"/>
      <w:marRight w:val="0"/>
      <w:marTop w:val="0"/>
      <w:marBottom w:val="0"/>
      <w:divBdr>
        <w:top w:val="none" w:sz="0" w:space="0" w:color="auto"/>
        <w:left w:val="none" w:sz="0" w:space="0" w:color="auto"/>
        <w:bottom w:val="none" w:sz="0" w:space="0" w:color="auto"/>
        <w:right w:val="none" w:sz="0" w:space="0" w:color="auto"/>
      </w:divBdr>
    </w:div>
    <w:div w:id="1247616655">
      <w:bodyDiv w:val="1"/>
      <w:marLeft w:val="0"/>
      <w:marRight w:val="0"/>
      <w:marTop w:val="0"/>
      <w:marBottom w:val="0"/>
      <w:divBdr>
        <w:top w:val="none" w:sz="0" w:space="0" w:color="auto"/>
        <w:left w:val="none" w:sz="0" w:space="0" w:color="auto"/>
        <w:bottom w:val="none" w:sz="0" w:space="0" w:color="auto"/>
        <w:right w:val="none" w:sz="0" w:space="0" w:color="auto"/>
      </w:divBdr>
    </w:div>
    <w:div w:id="1338267197">
      <w:bodyDiv w:val="1"/>
      <w:marLeft w:val="0"/>
      <w:marRight w:val="0"/>
      <w:marTop w:val="0"/>
      <w:marBottom w:val="0"/>
      <w:divBdr>
        <w:top w:val="none" w:sz="0" w:space="0" w:color="auto"/>
        <w:left w:val="none" w:sz="0" w:space="0" w:color="auto"/>
        <w:bottom w:val="none" w:sz="0" w:space="0" w:color="auto"/>
        <w:right w:val="none" w:sz="0" w:space="0" w:color="auto"/>
      </w:divBdr>
    </w:div>
    <w:div w:id="1451317150">
      <w:bodyDiv w:val="1"/>
      <w:marLeft w:val="0"/>
      <w:marRight w:val="0"/>
      <w:marTop w:val="0"/>
      <w:marBottom w:val="0"/>
      <w:divBdr>
        <w:top w:val="none" w:sz="0" w:space="0" w:color="auto"/>
        <w:left w:val="none" w:sz="0" w:space="0" w:color="auto"/>
        <w:bottom w:val="none" w:sz="0" w:space="0" w:color="auto"/>
        <w:right w:val="none" w:sz="0" w:space="0" w:color="auto"/>
      </w:divBdr>
    </w:div>
    <w:div w:id="1463306752">
      <w:bodyDiv w:val="1"/>
      <w:marLeft w:val="0"/>
      <w:marRight w:val="0"/>
      <w:marTop w:val="0"/>
      <w:marBottom w:val="0"/>
      <w:divBdr>
        <w:top w:val="none" w:sz="0" w:space="0" w:color="auto"/>
        <w:left w:val="none" w:sz="0" w:space="0" w:color="auto"/>
        <w:bottom w:val="none" w:sz="0" w:space="0" w:color="auto"/>
        <w:right w:val="none" w:sz="0" w:space="0" w:color="auto"/>
      </w:divBdr>
      <w:divsChild>
        <w:div w:id="1576283717">
          <w:marLeft w:val="0"/>
          <w:marRight w:val="0"/>
          <w:marTop w:val="0"/>
          <w:marBottom w:val="0"/>
          <w:divBdr>
            <w:top w:val="none" w:sz="0" w:space="0" w:color="auto"/>
            <w:left w:val="none" w:sz="0" w:space="0" w:color="auto"/>
            <w:bottom w:val="none" w:sz="0" w:space="0" w:color="auto"/>
            <w:right w:val="none" w:sz="0" w:space="0" w:color="auto"/>
          </w:divBdr>
          <w:divsChild>
            <w:div w:id="1386682742">
              <w:marLeft w:val="0"/>
              <w:marRight w:val="0"/>
              <w:marTop w:val="0"/>
              <w:marBottom w:val="0"/>
              <w:divBdr>
                <w:top w:val="single" w:sz="6" w:space="0" w:color="4395FF"/>
                <w:left w:val="single" w:sz="6" w:space="0" w:color="4395FF"/>
                <w:bottom w:val="single" w:sz="6" w:space="0" w:color="4395FF"/>
                <w:right w:val="single" w:sz="6" w:space="0" w:color="4395FF"/>
              </w:divBdr>
              <w:divsChild>
                <w:div w:id="505945479">
                  <w:marLeft w:val="0"/>
                  <w:marRight w:val="0"/>
                  <w:marTop w:val="0"/>
                  <w:marBottom w:val="0"/>
                  <w:divBdr>
                    <w:top w:val="none" w:sz="0" w:space="0" w:color="auto"/>
                    <w:left w:val="none" w:sz="0" w:space="0" w:color="auto"/>
                    <w:bottom w:val="none" w:sz="0" w:space="0" w:color="auto"/>
                    <w:right w:val="none" w:sz="0" w:space="0" w:color="auto"/>
                  </w:divBdr>
                  <w:divsChild>
                    <w:div w:id="173547324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0967783">
          <w:marLeft w:val="0"/>
          <w:marRight w:val="0"/>
          <w:marTop w:val="0"/>
          <w:marBottom w:val="0"/>
          <w:divBdr>
            <w:top w:val="none" w:sz="0" w:space="0" w:color="auto"/>
            <w:left w:val="none" w:sz="0" w:space="0" w:color="auto"/>
            <w:bottom w:val="none" w:sz="0" w:space="0" w:color="auto"/>
            <w:right w:val="none" w:sz="0" w:space="0" w:color="auto"/>
          </w:divBdr>
          <w:divsChild>
            <w:div w:id="710154526">
              <w:marLeft w:val="0"/>
              <w:marRight w:val="0"/>
              <w:marTop w:val="0"/>
              <w:marBottom w:val="0"/>
              <w:divBdr>
                <w:top w:val="none" w:sz="0" w:space="0" w:color="auto"/>
                <w:left w:val="none" w:sz="0" w:space="0" w:color="auto"/>
                <w:bottom w:val="none" w:sz="0" w:space="0" w:color="auto"/>
                <w:right w:val="none" w:sz="0" w:space="0" w:color="auto"/>
              </w:divBdr>
              <w:divsChild>
                <w:div w:id="1391616174">
                  <w:marLeft w:val="0"/>
                  <w:marRight w:val="0"/>
                  <w:marTop w:val="0"/>
                  <w:marBottom w:val="0"/>
                  <w:divBdr>
                    <w:top w:val="single" w:sz="6" w:space="8" w:color="EEEEEE"/>
                    <w:left w:val="none" w:sz="0" w:space="8" w:color="auto"/>
                    <w:bottom w:val="single" w:sz="6" w:space="8" w:color="EEEEEE"/>
                    <w:right w:val="single" w:sz="6" w:space="8" w:color="EEEEEE"/>
                  </w:divBdr>
                  <w:divsChild>
                    <w:div w:id="81345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291162">
      <w:bodyDiv w:val="1"/>
      <w:marLeft w:val="0"/>
      <w:marRight w:val="0"/>
      <w:marTop w:val="0"/>
      <w:marBottom w:val="0"/>
      <w:divBdr>
        <w:top w:val="none" w:sz="0" w:space="0" w:color="auto"/>
        <w:left w:val="none" w:sz="0" w:space="0" w:color="auto"/>
        <w:bottom w:val="none" w:sz="0" w:space="0" w:color="auto"/>
        <w:right w:val="none" w:sz="0" w:space="0" w:color="auto"/>
      </w:divBdr>
    </w:div>
    <w:div w:id="1502427026">
      <w:bodyDiv w:val="1"/>
      <w:marLeft w:val="150"/>
      <w:marRight w:val="150"/>
      <w:marTop w:val="150"/>
      <w:marBottom w:val="150"/>
      <w:divBdr>
        <w:top w:val="none" w:sz="0" w:space="0" w:color="auto"/>
        <w:left w:val="none" w:sz="0" w:space="0" w:color="auto"/>
        <w:bottom w:val="none" w:sz="0" w:space="0" w:color="auto"/>
        <w:right w:val="none" w:sz="0" w:space="0" w:color="auto"/>
      </w:divBdr>
      <w:divsChild>
        <w:div w:id="721250237">
          <w:marLeft w:val="0"/>
          <w:marRight w:val="0"/>
          <w:marTop w:val="0"/>
          <w:marBottom w:val="0"/>
          <w:divBdr>
            <w:top w:val="none" w:sz="0" w:space="0" w:color="auto"/>
            <w:left w:val="none" w:sz="0" w:space="0" w:color="auto"/>
            <w:bottom w:val="none" w:sz="0" w:space="0" w:color="auto"/>
            <w:right w:val="none" w:sz="0" w:space="0" w:color="auto"/>
          </w:divBdr>
        </w:div>
        <w:div w:id="1322269728">
          <w:marLeft w:val="0"/>
          <w:marRight w:val="0"/>
          <w:marTop w:val="0"/>
          <w:marBottom w:val="0"/>
          <w:divBdr>
            <w:top w:val="none" w:sz="0" w:space="0" w:color="auto"/>
            <w:left w:val="none" w:sz="0" w:space="0" w:color="auto"/>
            <w:bottom w:val="none" w:sz="0" w:space="0" w:color="auto"/>
            <w:right w:val="none" w:sz="0" w:space="0" w:color="auto"/>
          </w:divBdr>
        </w:div>
      </w:divsChild>
    </w:div>
    <w:div w:id="1936329334">
      <w:bodyDiv w:val="1"/>
      <w:marLeft w:val="0"/>
      <w:marRight w:val="0"/>
      <w:marTop w:val="0"/>
      <w:marBottom w:val="0"/>
      <w:divBdr>
        <w:top w:val="none" w:sz="0" w:space="0" w:color="auto"/>
        <w:left w:val="none" w:sz="0" w:space="0" w:color="auto"/>
        <w:bottom w:val="none" w:sz="0" w:space="0" w:color="auto"/>
        <w:right w:val="none" w:sz="0" w:space="0" w:color="auto"/>
      </w:divBdr>
    </w:div>
    <w:div w:id="201854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enbilun\Application%20Data\Microsoft\Templates\XGD%20Template%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ADB3-7BBA-47C9-92ED-24E8B061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XGD Template 2.5.dotx</Template>
  <TotalTime>3426</TotalTime>
  <Pages>67</Pages>
  <Words>8079</Words>
  <Characters>46051</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FAQ</vt:lpstr>
    </vt:vector>
  </TitlesOfParts>
  <Company>XGD</Company>
  <LinksUpToDate>false</LinksUpToDate>
  <CharactersWithSpaces>54022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Android POS EMV L3 Certification Guide</dc:title>
  <dc:subject/>
  <dc:creator>NEXGO</dc:creator>
  <cp:keywords/>
  <dc:description/>
  <cp:lastModifiedBy>Gavin Huang</cp:lastModifiedBy>
  <cp:revision>610</cp:revision>
  <cp:lastPrinted>2025-12-29T07:13:00Z</cp:lastPrinted>
  <dcterms:created xsi:type="dcterms:W3CDTF">2019-11-02T05:57:00Z</dcterms:created>
  <dcterms:modified xsi:type="dcterms:W3CDTF">2026-01-14T05:53:00Z</dcterms:modified>
  <cp:contentStatus>1.0</cp:contentStatus>
</cp:coreProperties>
</file>